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607551" w14:textId="2CF6A3B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640E20" w:rsidRPr="00640E20">
        <w:t xml:space="preserve"> </w:t>
      </w:r>
      <w:r w:rsidR="00640E20" w:rsidRPr="00640E20">
        <w:rPr>
          <w:rFonts w:ascii="Arial" w:hAnsi="Arial" w:cs="Arial"/>
          <w:b/>
          <w:sz w:val="24"/>
          <w:szCs w:val="24"/>
        </w:rPr>
        <w:t>190979</w:t>
      </w:r>
    </w:p>
    <w:p w14:paraId="67817A97" w14:textId="77777777"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14:paraId="6D48EEB6"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FA9FA0" w14:textId="45D5E60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2775D">
        <w:rPr>
          <w:rFonts w:ascii="Arial" w:hAnsi="Arial" w:cs="Arial"/>
          <w:color w:val="FF0000"/>
          <w:lang w:eastAsia="ja-JP"/>
        </w:rPr>
        <w:t>9.5.2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39CFB8C" w14:textId="77777777" w:rsidTr="00871653">
        <w:tc>
          <w:tcPr>
            <w:tcW w:w="2436" w:type="dxa"/>
            <w:shd w:val="clear" w:color="auto" w:fill="auto"/>
          </w:tcPr>
          <w:p w14:paraId="26CA78F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0908722" w14:textId="77777777" w:rsidR="00593315" w:rsidRPr="008836AC" w:rsidRDefault="00593315" w:rsidP="001A248F">
            <w:pPr>
              <w:tabs>
                <w:tab w:val="left" w:pos="567"/>
              </w:tabs>
              <w:spacing w:after="0"/>
              <w:rPr>
                <w:rFonts w:ascii="Arial" w:hAnsi="Arial" w:cs="Arial"/>
              </w:rPr>
            </w:pPr>
          </w:p>
        </w:tc>
      </w:tr>
      <w:tr w:rsidR="00871653" w:rsidRPr="008836AC" w14:paraId="32FF1940" w14:textId="77777777" w:rsidTr="00871653">
        <w:tc>
          <w:tcPr>
            <w:tcW w:w="2436" w:type="dxa"/>
            <w:shd w:val="clear" w:color="auto" w:fill="auto"/>
          </w:tcPr>
          <w:p w14:paraId="386AD55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5866BC0"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40E09119" w14:textId="55931BE8" w:rsidR="00871653" w:rsidRPr="008836AC" w:rsidRDefault="0052775D"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022B38BD"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2C572B" w14:textId="7C276AFE"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7318E26A"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1CB2EC87" w14:textId="40E372A6"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1728BFCD"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1152DD43" w14:textId="38A288F3"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2813B7A4" w14:textId="77777777" w:rsidTr="00871653">
        <w:tc>
          <w:tcPr>
            <w:tcW w:w="2436" w:type="dxa"/>
          </w:tcPr>
          <w:p w14:paraId="7F7871C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AB1F513" w14:textId="1512CBCE" w:rsidR="0036248C" w:rsidRPr="008836AC" w:rsidRDefault="0052775D" w:rsidP="008836AC">
            <w:pPr>
              <w:tabs>
                <w:tab w:val="left" w:pos="567"/>
              </w:tabs>
              <w:spacing w:after="0"/>
              <w:rPr>
                <w:rFonts w:ascii="Arial" w:hAnsi="Arial" w:cs="Arial"/>
              </w:rPr>
            </w:pPr>
            <w:r>
              <w:rPr>
                <w:rFonts w:ascii="Arial" w:hAnsi="Arial" w:cs="Arial"/>
              </w:rPr>
              <w:t>NR_n14</w:t>
            </w:r>
          </w:p>
        </w:tc>
      </w:tr>
      <w:tr w:rsidR="0036248C" w:rsidRPr="008836AC" w14:paraId="3C1678DB" w14:textId="77777777" w:rsidTr="00871653">
        <w:tc>
          <w:tcPr>
            <w:tcW w:w="2436" w:type="dxa"/>
          </w:tcPr>
          <w:p w14:paraId="1778CAF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00F755F" w14:textId="77777777" w:rsidR="0036248C" w:rsidRPr="008836AC" w:rsidRDefault="0036248C" w:rsidP="008836AC">
            <w:pPr>
              <w:tabs>
                <w:tab w:val="left" w:pos="567"/>
              </w:tabs>
              <w:spacing w:after="0"/>
              <w:rPr>
                <w:rFonts w:ascii="Arial" w:hAnsi="Arial" w:cs="Arial"/>
                <w:lang w:eastAsia="ja-JP"/>
              </w:rPr>
            </w:pPr>
          </w:p>
        </w:tc>
      </w:tr>
      <w:tr w:rsidR="00B6300F" w:rsidRPr="008836AC" w14:paraId="61B6FDD5" w14:textId="77777777" w:rsidTr="00871653">
        <w:tc>
          <w:tcPr>
            <w:tcW w:w="2436" w:type="dxa"/>
          </w:tcPr>
          <w:p w14:paraId="45273E0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D827B0B" w14:textId="1BF39189" w:rsidR="00B6300F" w:rsidRPr="008836AC" w:rsidRDefault="000500D5" w:rsidP="008836AC">
            <w:pPr>
              <w:tabs>
                <w:tab w:val="left" w:pos="567"/>
              </w:tabs>
              <w:spacing w:after="0"/>
              <w:rPr>
                <w:rFonts w:ascii="Arial" w:hAnsi="Arial" w:cs="Arial"/>
                <w:lang w:eastAsia="ja-JP"/>
              </w:rPr>
            </w:pPr>
            <w:r>
              <w:rPr>
                <w:rFonts w:ascii="Arial" w:hAnsi="Arial" w:cs="Arial"/>
                <w:lang w:eastAsia="ja-JP"/>
              </w:rPr>
              <w:t>RP-190165</w:t>
            </w:r>
          </w:p>
        </w:tc>
      </w:tr>
      <w:tr w:rsidR="00871653" w:rsidRPr="008836AC" w14:paraId="688FF56A" w14:textId="77777777" w:rsidTr="00871653">
        <w:tc>
          <w:tcPr>
            <w:tcW w:w="2436" w:type="dxa"/>
          </w:tcPr>
          <w:p w14:paraId="4434ADFE"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403CC68"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0C5712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1937217" w14:textId="5CEF12F8" w:rsidR="00871653" w:rsidRPr="008836AC" w:rsidRDefault="000500D5" w:rsidP="008836AC">
            <w:pPr>
              <w:tabs>
                <w:tab w:val="left" w:pos="567"/>
              </w:tabs>
              <w:spacing w:after="0"/>
              <w:rPr>
                <w:rFonts w:ascii="Arial" w:hAnsi="Arial" w:cs="Arial"/>
                <w:lang w:eastAsia="ja-JP"/>
              </w:rPr>
            </w:pPr>
            <w:r>
              <w:rPr>
                <w:rFonts w:ascii="Arial" w:hAnsi="Arial" w:cs="Arial"/>
                <w:color w:val="FF0000"/>
                <w:lang w:eastAsia="ja-JP"/>
              </w:rPr>
              <w:t>06/2019</w:t>
            </w:r>
          </w:p>
        </w:tc>
        <w:tc>
          <w:tcPr>
            <w:tcW w:w="1842" w:type="dxa"/>
          </w:tcPr>
          <w:p w14:paraId="57F9698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108C8C50" w14:textId="59905199" w:rsidR="000500D5" w:rsidRPr="008836AC" w:rsidRDefault="000500D5" w:rsidP="008836AC">
            <w:pPr>
              <w:tabs>
                <w:tab w:val="left" w:pos="567"/>
              </w:tabs>
              <w:spacing w:after="0"/>
              <w:rPr>
                <w:rFonts w:ascii="Arial" w:hAnsi="Arial" w:cs="Arial"/>
                <w:lang w:eastAsia="ja-JP"/>
              </w:rPr>
            </w:pPr>
            <w:r>
              <w:rPr>
                <w:rFonts w:ascii="Arial" w:hAnsi="Arial" w:cs="Arial"/>
                <w:lang w:eastAsia="ja-JP"/>
              </w:rPr>
              <w:t>06/2019</w:t>
            </w:r>
          </w:p>
        </w:tc>
        <w:tc>
          <w:tcPr>
            <w:tcW w:w="2268" w:type="dxa"/>
          </w:tcPr>
          <w:p w14:paraId="11CC09C3" w14:textId="77777777" w:rsidR="00871653"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7AEF9621" w14:textId="1C9A6963" w:rsidR="000500D5" w:rsidRPr="008836AC" w:rsidRDefault="000500D5" w:rsidP="00207DC4">
            <w:pPr>
              <w:tabs>
                <w:tab w:val="left" w:pos="567"/>
              </w:tabs>
              <w:spacing w:after="0"/>
              <w:rPr>
                <w:rFonts w:ascii="Arial" w:hAnsi="Arial" w:cs="Arial"/>
                <w:lang w:eastAsia="ja-JP"/>
              </w:rPr>
            </w:pPr>
            <w:r>
              <w:rPr>
                <w:rFonts w:ascii="Arial" w:hAnsi="Arial" w:cs="Arial"/>
                <w:lang w:eastAsia="ja-JP"/>
              </w:rPr>
              <w:t>06/2019</w:t>
            </w:r>
          </w:p>
        </w:tc>
        <w:tc>
          <w:tcPr>
            <w:tcW w:w="1694" w:type="dxa"/>
            <w:gridSpan w:val="2"/>
          </w:tcPr>
          <w:p w14:paraId="545F56C0" w14:textId="6AC9C4EB"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71C73F01" w14:textId="77777777" w:rsidTr="00871653">
        <w:tc>
          <w:tcPr>
            <w:tcW w:w="2436" w:type="dxa"/>
          </w:tcPr>
          <w:p w14:paraId="75C6D26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828CA9"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65B281B" w14:textId="33D4666F" w:rsidR="00871653" w:rsidRPr="008836AC" w:rsidRDefault="000500D5" w:rsidP="008836AC">
            <w:pPr>
              <w:tabs>
                <w:tab w:val="left" w:pos="567"/>
              </w:tabs>
              <w:spacing w:after="0"/>
              <w:rPr>
                <w:rFonts w:ascii="Arial" w:hAnsi="Arial" w:cs="Arial"/>
                <w:lang w:eastAsia="ja-JP"/>
              </w:rPr>
            </w:pPr>
            <w:r>
              <w:rPr>
                <w:rFonts w:ascii="Arial" w:hAnsi="Arial" w:cs="Arial"/>
                <w:color w:val="FF0000"/>
                <w:lang w:eastAsia="ja-JP"/>
              </w:rPr>
              <w:t>100</w:t>
            </w:r>
            <w:r w:rsidR="00871653" w:rsidRPr="001F486F">
              <w:rPr>
                <w:rFonts w:ascii="Arial" w:hAnsi="Arial" w:cs="Arial" w:hint="eastAsia"/>
                <w:color w:val="FF0000"/>
                <w:lang w:eastAsia="ja-JP"/>
              </w:rPr>
              <w:t xml:space="preserve"> %</w:t>
            </w:r>
          </w:p>
        </w:tc>
        <w:tc>
          <w:tcPr>
            <w:tcW w:w="1842" w:type="dxa"/>
          </w:tcPr>
          <w:p w14:paraId="421E5F3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223683F0" w14:textId="311D4990" w:rsidR="00871653" w:rsidRPr="008836AC" w:rsidRDefault="000500D5" w:rsidP="008836AC">
            <w:pPr>
              <w:tabs>
                <w:tab w:val="left" w:pos="567"/>
              </w:tabs>
              <w:spacing w:after="0"/>
              <w:rPr>
                <w:rFonts w:ascii="Arial" w:hAnsi="Arial" w:cs="Arial"/>
                <w:lang w:eastAsia="ja-JP"/>
              </w:rPr>
            </w:pPr>
            <w:r>
              <w:rPr>
                <w:rFonts w:ascii="Arial" w:hAnsi="Arial" w:cs="Arial"/>
                <w:color w:val="FF0000"/>
                <w:lang w:eastAsia="ja-JP"/>
              </w:rPr>
              <w:t xml:space="preserve">100 </w:t>
            </w:r>
            <w:r w:rsidR="00871653" w:rsidRPr="00871653">
              <w:rPr>
                <w:rFonts w:ascii="Arial" w:hAnsi="Arial" w:cs="Arial"/>
                <w:color w:val="FF0000"/>
                <w:lang w:eastAsia="ja-JP"/>
              </w:rPr>
              <w:t>%</w:t>
            </w:r>
          </w:p>
        </w:tc>
        <w:tc>
          <w:tcPr>
            <w:tcW w:w="2268" w:type="dxa"/>
          </w:tcPr>
          <w:p w14:paraId="20705D50" w14:textId="40C8304A"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0500D5">
              <w:rPr>
                <w:rFonts w:ascii="Arial" w:hAnsi="Arial" w:cs="Arial"/>
                <w:color w:val="FF0000"/>
                <w:lang w:eastAsia="ja-JP"/>
              </w:rPr>
              <w:t xml:space="preserve">100 </w:t>
            </w:r>
            <w:r>
              <w:rPr>
                <w:rFonts w:ascii="Arial" w:hAnsi="Arial" w:cs="Arial"/>
                <w:color w:val="FF0000"/>
                <w:lang w:eastAsia="ja-JP"/>
              </w:rPr>
              <w:t>%</w:t>
            </w:r>
          </w:p>
        </w:tc>
        <w:tc>
          <w:tcPr>
            <w:tcW w:w="1694" w:type="dxa"/>
            <w:gridSpan w:val="2"/>
          </w:tcPr>
          <w:p w14:paraId="11B898B6" w14:textId="54D6D51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3C8EEB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E7BBFB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C76E7B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8A4F4BB"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B4D9740" w14:textId="77777777" w:rsidR="001F486F" w:rsidRPr="001F486F" w:rsidRDefault="001F486F" w:rsidP="001F486F">
      <w:pPr>
        <w:pStyle w:val="ListParagraph"/>
        <w:tabs>
          <w:tab w:val="left" w:pos="567"/>
        </w:tabs>
        <w:ind w:leftChars="0" w:left="924"/>
        <w:rPr>
          <w:rFonts w:ascii="Arial" w:hAnsi="Arial" w:cs="Arial"/>
          <w:color w:val="FF0000"/>
        </w:rPr>
      </w:pPr>
    </w:p>
    <w:p w14:paraId="1AB0730E"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034F0388" w14:textId="77777777" w:rsidTr="001A248F">
        <w:tc>
          <w:tcPr>
            <w:tcW w:w="2758" w:type="dxa"/>
            <w:gridSpan w:val="2"/>
          </w:tcPr>
          <w:p w14:paraId="7E3A9CD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9A03CF3" w14:textId="77777777" w:rsidR="00EF4800" w:rsidRPr="008836AC" w:rsidRDefault="00EF4800" w:rsidP="001A248F">
            <w:pPr>
              <w:tabs>
                <w:tab w:val="left" w:pos="567"/>
              </w:tabs>
              <w:spacing w:after="0"/>
              <w:rPr>
                <w:rFonts w:ascii="Arial" w:hAnsi="Arial" w:cs="Arial"/>
                <w:color w:val="FF0000"/>
              </w:rPr>
            </w:pPr>
          </w:p>
        </w:tc>
      </w:tr>
      <w:tr w:rsidR="006C4E32" w:rsidRPr="008836AC" w14:paraId="30014F83" w14:textId="77777777" w:rsidTr="001A248F">
        <w:tc>
          <w:tcPr>
            <w:tcW w:w="1418" w:type="dxa"/>
            <w:vMerge w:val="restart"/>
            <w:vAlign w:val="center"/>
          </w:tcPr>
          <w:p w14:paraId="0947364D"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BFADCC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1F5711E" w14:textId="2555AF43" w:rsidR="006C4E32" w:rsidRPr="008836AC" w:rsidRDefault="000500D5" w:rsidP="0036248C">
            <w:pPr>
              <w:tabs>
                <w:tab w:val="left" w:pos="567"/>
              </w:tabs>
              <w:spacing w:after="0"/>
              <w:rPr>
                <w:rFonts w:ascii="Arial" w:hAnsi="Arial" w:cs="Arial"/>
                <w:lang w:eastAsia="ja-JP"/>
              </w:rPr>
            </w:pPr>
            <w:r>
              <w:rPr>
                <w:rFonts w:ascii="Arial" w:hAnsi="Arial" w:cs="Arial"/>
                <w:lang w:eastAsia="ja-JP"/>
              </w:rPr>
              <w:t>Marc Grant</w:t>
            </w:r>
          </w:p>
        </w:tc>
      </w:tr>
      <w:tr w:rsidR="006C4E32" w:rsidRPr="008836AC" w14:paraId="71D36731" w14:textId="77777777" w:rsidTr="001A248F">
        <w:tc>
          <w:tcPr>
            <w:tcW w:w="1418" w:type="dxa"/>
            <w:vMerge/>
          </w:tcPr>
          <w:p w14:paraId="3D542FB4" w14:textId="77777777" w:rsidR="006C4E32" w:rsidRPr="008836AC" w:rsidRDefault="006C4E32" w:rsidP="001A248F">
            <w:pPr>
              <w:tabs>
                <w:tab w:val="left" w:pos="567"/>
              </w:tabs>
              <w:rPr>
                <w:rFonts w:ascii="Arial" w:hAnsi="Arial" w:cs="Arial"/>
                <w:b/>
              </w:rPr>
            </w:pPr>
          </w:p>
        </w:tc>
        <w:tc>
          <w:tcPr>
            <w:tcW w:w="1340" w:type="dxa"/>
          </w:tcPr>
          <w:p w14:paraId="61B6E16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FF33F62" w14:textId="107734F5" w:rsidR="006C4E32" w:rsidRPr="008836AC" w:rsidRDefault="000500D5" w:rsidP="001A248F">
            <w:pPr>
              <w:tabs>
                <w:tab w:val="left" w:pos="567"/>
              </w:tabs>
              <w:spacing w:after="0"/>
              <w:rPr>
                <w:rFonts w:ascii="Arial" w:hAnsi="Arial" w:cs="Arial"/>
                <w:lang w:eastAsia="ja-JP"/>
              </w:rPr>
            </w:pPr>
            <w:r>
              <w:rPr>
                <w:rFonts w:ascii="Arial" w:hAnsi="Arial" w:cs="Arial"/>
                <w:lang w:eastAsia="ja-JP"/>
              </w:rPr>
              <w:t>AT&amp;T</w:t>
            </w:r>
          </w:p>
        </w:tc>
      </w:tr>
      <w:tr w:rsidR="006C4E32" w:rsidRPr="008836AC" w14:paraId="2D366A20" w14:textId="77777777" w:rsidTr="001A248F">
        <w:tc>
          <w:tcPr>
            <w:tcW w:w="1418" w:type="dxa"/>
            <w:vMerge/>
          </w:tcPr>
          <w:p w14:paraId="562AC5C6" w14:textId="77777777" w:rsidR="006C4E32" w:rsidRPr="008836AC" w:rsidRDefault="006C4E32" w:rsidP="001A248F">
            <w:pPr>
              <w:tabs>
                <w:tab w:val="left" w:pos="567"/>
              </w:tabs>
              <w:rPr>
                <w:rFonts w:ascii="Arial" w:hAnsi="Arial" w:cs="Arial"/>
                <w:b/>
              </w:rPr>
            </w:pPr>
          </w:p>
        </w:tc>
        <w:tc>
          <w:tcPr>
            <w:tcW w:w="1340" w:type="dxa"/>
          </w:tcPr>
          <w:p w14:paraId="41F22A4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24BB39E" w14:textId="5EDFF69F" w:rsidR="006C4E32" w:rsidRPr="008836AC" w:rsidRDefault="000500D5" w:rsidP="001A248F">
            <w:pPr>
              <w:tabs>
                <w:tab w:val="left" w:pos="567"/>
              </w:tabs>
              <w:spacing w:after="0"/>
              <w:rPr>
                <w:rFonts w:ascii="Arial" w:hAnsi="Arial" w:cs="Arial"/>
              </w:rPr>
            </w:pPr>
            <w:r>
              <w:rPr>
                <w:rFonts w:ascii="Arial" w:hAnsi="Arial" w:cs="Arial"/>
              </w:rPr>
              <w:t>marc.grant@att.com</w:t>
            </w:r>
          </w:p>
        </w:tc>
      </w:tr>
    </w:tbl>
    <w:p w14:paraId="1B920A2C" w14:textId="77777777" w:rsidR="006C4E32" w:rsidRDefault="006C4E32" w:rsidP="000D17BC">
      <w:pPr>
        <w:pBdr>
          <w:bottom w:val="single" w:sz="4" w:space="1" w:color="auto"/>
        </w:pBdr>
        <w:spacing w:after="0"/>
        <w:rPr>
          <w:rFonts w:ascii="Arial" w:hAnsi="Arial" w:cs="Arial"/>
        </w:rPr>
      </w:pPr>
    </w:p>
    <w:p w14:paraId="4C9CFB79" w14:textId="77777777" w:rsidR="006C4E32" w:rsidRPr="00430FCA" w:rsidRDefault="006C4E32" w:rsidP="006C4E32">
      <w:pPr>
        <w:pBdr>
          <w:bottom w:val="single" w:sz="4" w:space="1" w:color="auto"/>
        </w:pBdr>
        <w:rPr>
          <w:rFonts w:ascii="Arial" w:hAnsi="Arial" w:cs="Arial"/>
        </w:rPr>
      </w:pPr>
    </w:p>
    <w:p w14:paraId="3D68215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139F80A" w14:textId="77777777" w:rsidTr="001A248F">
        <w:trPr>
          <w:jc w:val="center"/>
        </w:trPr>
        <w:tc>
          <w:tcPr>
            <w:tcW w:w="6185" w:type="dxa"/>
            <w:shd w:val="clear" w:color="auto" w:fill="E0E0E0"/>
          </w:tcPr>
          <w:p w14:paraId="5ED4761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7C2A4D3" w14:textId="13C73499" w:rsidR="00D22398" w:rsidRPr="008836AC" w:rsidRDefault="00C21339" w:rsidP="00C4666A">
            <w:pPr>
              <w:pStyle w:val="TAL"/>
              <w:jc w:val="center"/>
              <w:rPr>
                <w:color w:val="FF0000"/>
                <w:lang w:eastAsia="ja-JP"/>
              </w:rPr>
            </w:pPr>
            <w:r>
              <w:rPr>
                <w:color w:val="FF0000"/>
                <w:lang w:eastAsia="ja-JP"/>
              </w:rPr>
              <w:t>No</w:t>
            </w:r>
          </w:p>
        </w:tc>
      </w:tr>
    </w:tbl>
    <w:p w14:paraId="47ED52C0" w14:textId="77777777" w:rsidR="00D22398" w:rsidRDefault="00D22398" w:rsidP="0039390A">
      <w:pPr>
        <w:spacing w:after="0"/>
        <w:rPr>
          <w:rFonts w:ascii="Arial" w:hAnsi="Arial" w:cs="Arial"/>
        </w:rPr>
      </w:pPr>
    </w:p>
    <w:p w14:paraId="768C75A6"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58A62B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8F987E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7DF9412" w14:textId="77777777" w:rsidR="003B7182" w:rsidRDefault="003B7182" w:rsidP="00C17C6C">
      <w:pPr>
        <w:spacing w:after="0"/>
        <w:rPr>
          <w:rFonts w:ascii="Arial" w:hAnsi="Arial" w:cs="Arial"/>
        </w:rPr>
      </w:pPr>
    </w:p>
    <w:p w14:paraId="27402047" w14:textId="77777777" w:rsidR="00011C3B" w:rsidRPr="003B7182" w:rsidRDefault="00011C3B" w:rsidP="00C17C6C">
      <w:pPr>
        <w:spacing w:after="0"/>
        <w:rPr>
          <w:rFonts w:ascii="Arial" w:hAnsi="Arial" w:cs="Arial"/>
        </w:rPr>
      </w:pPr>
    </w:p>
    <w:p w14:paraId="6222FDF0" w14:textId="3DF0174D"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EBAB49F" w14:textId="04CA0005" w:rsidR="000500D5" w:rsidRPr="000500D5" w:rsidRDefault="000500D5" w:rsidP="000500D5">
      <w:r>
        <w:t>All work for this WID has been completed. See section 2.4.1 below.</w:t>
      </w:r>
    </w:p>
    <w:p w14:paraId="5FCC735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170DA25" w14:textId="77777777" w:rsidR="00701410" w:rsidRDefault="00701410" w:rsidP="00701410">
      <w:pPr>
        <w:pStyle w:val="Heading4"/>
        <w:rPr>
          <w:lang w:eastAsia="ja-JP"/>
        </w:rPr>
      </w:pPr>
      <w:r>
        <w:rPr>
          <w:lang w:eastAsia="ja-JP"/>
        </w:rPr>
        <w:t>2.1.1</w:t>
      </w:r>
      <w:r>
        <w:rPr>
          <w:lang w:eastAsia="ja-JP"/>
        </w:rPr>
        <w:tab/>
        <w:t>Agreements</w:t>
      </w:r>
    </w:p>
    <w:p w14:paraId="216D909D" w14:textId="77777777" w:rsidR="003A4B47" w:rsidRPr="00701410" w:rsidRDefault="00701410" w:rsidP="00701410">
      <w:pPr>
        <w:pStyle w:val="Heading4"/>
        <w:rPr>
          <w:lang w:eastAsia="ja-JP"/>
        </w:rPr>
      </w:pPr>
      <w:r>
        <w:rPr>
          <w:lang w:eastAsia="ja-JP"/>
        </w:rPr>
        <w:t>2.1.2</w:t>
      </w:r>
      <w:r>
        <w:rPr>
          <w:lang w:eastAsia="ja-JP"/>
        </w:rPr>
        <w:tab/>
        <w:t>Remaining Open issues</w:t>
      </w:r>
    </w:p>
    <w:p w14:paraId="0351A258"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DCDAC22" w14:textId="77777777" w:rsidR="00701410" w:rsidRDefault="00701410" w:rsidP="00701410">
      <w:pPr>
        <w:pStyle w:val="Heading4"/>
        <w:rPr>
          <w:lang w:eastAsia="ja-JP"/>
        </w:rPr>
      </w:pPr>
      <w:r>
        <w:rPr>
          <w:lang w:eastAsia="ja-JP"/>
        </w:rPr>
        <w:t>2.2.1</w:t>
      </w:r>
      <w:r>
        <w:rPr>
          <w:lang w:eastAsia="ja-JP"/>
        </w:rPr>
        <w:tab/>
        <w:t>Agreements</w:t>
      </w:r>
    </w:p>
    <w:p w14:paraId="06518DF7"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01BFFFA5"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3DBF1849" w14:textId="77777777" w:rsidR="00701410" w:rsidRDefault="00701410" w:rsidP="00701410">
      <w:pPr>
        <w:pStyle w:val="Heading4"/>
        <w:rPr>
          <w:lang w:eastAsia="ja-JP"/>
        </w:rPr>
      </w:pPr>
      <w:r>
        <w:rPr>
          <w:lang w:eastAsia="ja-JP"/>
        </w:rPr>
        <w:t>2.3.1</w:t>
      </w:r>
      <w:r>
        <w:rPr>
          <w:lang w:eastAsia="ja-JP"/>
        </w:rPr>
        <w:tab/>
        <w:t>Agreements</w:t>
      </w:r>
    </w:p>
    <w:p w14:paraId="67137CF7"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71ADF56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9AC8347" w14:textId="5C398894" w:rsidR="00701410" w:rsidRDefault="00701410" w:rsidP="00701410">
      <w:pPr>
        <w:pStyle w:val="Heading4"/>
        <w:rPr>
          <w:lang w:eastAsia="ja-JP"/>
        </w:rPr>
      </w:pPr>
      <w:r>
        <w:rPr>
          <w:lang w:eastAsia="ja-JP"/>
        </w:rPr>
        <w:t>2.4.1</w:t>
      </w:r>
      <w:r>
        <w:rPr>
          <w:lang w:eastAsia="ja-JP"/>
        </w:rPr>
        <w:tab/>
        <w:t>Agreements</w:t>
      </w:r>
    </w:p>
    <w:tbl>
      <w:tblPr>
        <w:tblW w:w="6280" w:type="dxa"/>
        <w:tblInd w:w="-3" w:type="dxa"/>
        <w:tblCellMar>
          <w:left w:w="0" w:type="dxa"/>
          <w:right w:w="0" w:type="dxa"/>
        </w:tblCellMar>
        <w:tblLook w:val="04A0" w:firstRow="1" w:lastRow="0" w:firstColumn="1" w:lastColumn="0" w:noHBand="0" w:noVBand="1"/>
      </w:tblPr>
      <w:tblGrid>
        <w:gridCol w:w="1271"/>
        <w:gridCol w:w="3827"/>
        <w:gridCol w:w="1182"/>
      </w:tblGrid>
      <w:tr w:rsidR="000500D5" w:rsidRPr="000500D5" w14:paraId="07E17E24" w14:textId="77777777" w:rsidTr="000500D5">
        <w:trPr>
          <w:trHeight w:val="900"/>
        </w:trPr>
        <w:tc>
          <w:tcPr>
            <w:tcW w:w="1271" w:type="dxa"/>
            <w:tcBorders>
              <w:top w:val="single" w:sz="8" w:space="0" w:color="A6A6A6"/>
              <w:left w:val="single" w:sz="8" w:space="0" w:color="A6A6A6"/>
              <w:bottom w:val="single" w:sz="8" w:space="0" w:color="A6A6A6"/>
              <w:right w:val="single" w:sz="8" w:space="0" w:color="A6A6A6"/>
            </w:tcBorders>
            <w:tcMar>
              <w:top w:w="0" w:type="dxa"/>
              <w:left w:w="70" w:type="dxa"/>
              <w:bottom w:w="0" w:type="dxa"/>
              <w:right w:w="70" w:type="dxa"/>
            </w:tcMar>
            <w:hideMark/>
          </w:tcPr>
          <w:p w14:paraId="31AAE190" w14:textId="77777777" w:rsidR="000500D5" w:rsidRPr="000500D5" w:rsidRDefault="0034206C">
            <w:pPr>
              <w:rPr>
                <w:rFonts w:ascii="Calibri" w:hAnsi="Calibri" w:cs="Calibri"/>
                <w:lang w:val="en-US" w:eastAsia="en-US"/>
              </w:rPr>
            </w:pPr>
            <w:hyperlink r:id="rId7" w:tooltip="https://urldefense.proofpoint.com/v2/url?u=http-3A__www.3gpp.org_ftp_TSG-5FRAN_WG4-5FRadio_TSGR4-5F91_Docs_R4-2D1907783.zip&amp;d=DwMFAg&amp;c=LFYZ-o9_HUMeMTSQicvjIg&amp;r=PEY-4QI_6GlhkZAoRY3IiQ&amp;m=cC1zsjhkZxYtfIaJev2tvsWt3GQcnJy23BmtDhziuj0&amp;s=DgU5JLOu0OU5qurUTslgmee-4qaThyiodeDKYqEkqKI&amp;e=" w:history="1">
              <w:r w:rsidR="000500D5" w:rsidRPr="000500D5">
                <w:rPr>
                  <w:rStyle w:val="Hyperlink"/>
                  <w:rFonts w:ascii="Arial" w:hAnsi="Arial" w:cs="Arial"/>
                  <w:b/>
                  <w:bCs/>
                </w:rPr>
                <w:t>R4-1907783</w:t>
              </w:r>
            </w:hyperlink>
          </w:p>
        </w:tc>
        <w:tc>
          <w:tcPr>
            <w:tcW w:w="3827" w:type="dxa"/>
            <w:tcBorders>
              <w:top w:val="single" w:sz="8" w:space="0" w:color="A6A6A6"/>
              <w:left w:val="nil"/>
              <w:bottom w:val="single" w:sz="8" w:space="0" w:color="A6A6A6"/>
              <w:right w:val="single" w:sz="8" w:space="0" w:color="A6A6A6"/>
            </w:tcBorders>
            <w:tcMar>
              <w:top w:w="0" w:type="dxa"/>
              <w:left w:w="70" w:type="dxa"/>
              <w:bottom w:w="0" w:type="dxa"/>
              <w:right w:w="70" w:type="dxa"/>
            </w:tcMar>
            <w:hideMark/>
          </w:tcPr>
          <w:p w14:paraId="039C2ED4" w14:textId="77777777" w:rsidR="000500D5" w:rsidRPr="000500D5" w:rsidRDefault="000500D5">
            <w:pPr>
              <w:rPr>
                <w:rFonts w:ascii="Calibri" w:hAnsi="Calibri" w:cs="Calibri"/>
              </w:rPr>
            </w:pPr>
            <w:r w:rsidRPr="000500D5">
              <w:rPr>
                <w:rFonts w:ascii="Arial" w:hAnsi="Arial" w:cs="Arial"/>
              </w:rPr>
              <w:t>Introduction of band n14 - CR to TS 38.101-1</w:t>
            </w:r>
          </w:p>
        </w:tc>
        <w:tc>
          <w:tcPr>
            <w:tcW w:w="1182" w:type="dxa"/>
            <w:tcBorders>
              <w:top w:val="single" w:sz="8" w:space="0" w:color="A6A6A6"/>
              <w:left w:val="nil"/>
              <w:bottom w:val="single" w:sz="8" w:space="0" w:color="A6A6A6"/>
              <w:right w:val="single" w:sz="8" w:space="0" w:color="A6A6A6"/>
            </w:tcBorders>
            <w:tcMar>
              <w:top w:w="0" w:type="dxa"/>
              <w:left w:w="70" w:type="dxa"/>
              <w:bottom w:w="0" w:type="dxa"/>
              <w:right w:w="70" w:type="dxa"/>
            </w:tcMar>
            <w:hideMark/>
          </w:tcPr>
          <w:p w14:paraId="19BD2281" w14:textId="77777777" w:rsidR="000500D5" w:rsidRPr="000500D5" w:rsidRDefault="000500D5">
            <w:pPr>
              <w:rPr>
                <w:rFonts w:ascii="Calibri" w:hAnsi="Calibri" w:cs="Calibri"/>
              </w:rPr>
            </w:pPr>
            <w:r w:rsidRPr="000500D5">
              <w:rPr>
                <w:rFonts w:ascii="Arial" w:hAnsi="Arial" w:cs="Arial"/>
              </w:rPr>
              <w:t>Ericsson, AT&amp;T</w:t>
            </w:r>
          </w:p>
        </w:tc>
      </w:tr>
      <w:tr w:rsidR="000500D5" w:rsidRPr="000500D5" w14:paraId="775EB69F" w14:textId="77777777" w:rsidTr="000500D5">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70B0E54B" w14:textId="77777777" w:rsidR="000500D5" w:rsidRPr="000500D5" w:rsidRDefault="0034206C">
            <w:pPr>
              <w:rPr>
                <w:rFonts w:ascii="Calibri" w:hAnsi="Calibri" w:cs="Calibri"/>
              </w:rPr>
            </w:pPr>
            <w:hyperlink r:id="rId8" w:history="1">
              <w:r w:rsidR="000500D5" w:rsidRPr="000500D5">
                <w:rPr>
                  <w:rStyle w:val="Hyperlink"/>
                  <w:rFonts w:ascii="Arial" w:hAnsi="Arial" w:cs="Arial"/>
                  <w:b/>
                  <w:bCs/>
                </w:rPr>
                <w:t>R4-1905964</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4D59739E" w14:textId="77777777" w:rsidR="000500D5" w:rsidRPr="000500D5" w:rsidRDefault="000500D5">
            <w:pPr>
              <w:rPr>
                <w:rFonts w:ascii="Calibri" w:hAnsi="Calibri" w:cs="Calibri"/>
              </w:rPr>
            </w:pPr>
            <w:r w:rsidRPr="000500D5">
              <w:rPr>
                <w:rFonts w:ascii="Arial" w:hAnsi="Arial" w:cs="Arial"/>
              </w:rPr>
              <w:t>Introduction of band n14 - CR to TS 38.104</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7BB55A86" w14:textId="77777777" w:rsidR="000500D5" w:rsidRPr="000500D5" w:rsidRDefault="000500D5">
            <w:pPr>
              <w:rPr>
                <w:rFonts w:ascii="Calibri" w:hAnsi="Calibri" w:cs="Calibri"/>
              </w:rPr>
            </w:pPr>
            <w:r w:rsidRPr="000500D5">
              <w:rPr>
                <w:rFonts w:ascii="Arial" w:hAnsi="Arial" w:cs="Arial"/>
              </w:rPr>
              <w:t>Ericsson</w:t>
            </w:r>
          </w:p>
        </w:tc>
      </w:tr>
      <w:tr w:rsidR="000500D5" w:rsidRPr="000500D5" w14:paraId="0A82166F" w14:textId="77777777" w:rsidTr="000500D5">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0790D9FE" w14:textId="77777777" w:rsidR="000500D5" w:rsidRPr="000500D5" w:rsidRDefault="0034206C">
            <w:pPr>
              <w:rPr>
                <w:rFonts w:ascii="Calibri" w:hAnsi="Calibri" w:cs="Calibri"/>
              </w:rPr>
            </w:pPr>
            <w:hyperlink r:id="rId9" w:history="1">
              <w:r w:rsidR="000500D5" w:rsidRPr="000500D5">
                <w:rPr>
                  <w:rStyle w:val="Hyperlink"/>
                  <w:rFonts w:ascii="Arial" w:hAnsi="Arial" w:cs="Arial"/>
                  <w:b/>
                  <w:bCs/>
                </w:rPr>
                <w:t>R4-1905965</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5B078BDC" w14:textId="77777777" w:rsidR="000500D5" w:rsidRPr="000500D5" w:rsidRDefault="000500D5">
            <w:pPr>
              <w:rPr>
                <w:rFonts w:ascii="Calibri" w:hAnsi="Calibri" w:cs="Calibri"/>
              </w:rPr>
            </w:pPr>
            <w:r w:rsidRPr="000500D5">
              <w:rPr>
                <w:rFonts w:ascii="Arial" w:hAnsi="Arial" w:cs="Arial"/>
              </w:rPr>
              <w:t>Introduction of band n14 - CR to TS 38.141-1</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4B8D65AA" w14:textId="77777777" w:rsidR="000500D5" w:rsidRPr="000500D5" w:rsidRDefault="000500D5">
            <w:pPr>
              <w:rPr>
                <w:rFonts w:ascii="Calibri" w:hAnsi="Calibri" w:cs="Calibri"/>
              </w:rPr>
            </w:pPr>
            <w:r w:rsidRPr="000500D5">
              <w:rPr>
                <w:rFonts w:ascii="Arial" w:hAnsi="Arial" w:cs="Arial"/>
              </w:rPr>
              <w:t>Ericsson</w:t>
            </w:r>
          </w:p>
        </w:tc>
      </w:tr>
      <w:tr w:rsidR="000500D5" w:rsidRPr="000500D5" w14:paraId="657BD86D" w14:textId="77777777" w:rsidTr="000500D5">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3BA3547A" w14:textId="77777777" w:rsidR="000500D5" w:rsidRPr="000500D5" w:rsidRDefault="0034206C">
            <w:pPr>
              <w:rPr>
                <w:rFonts w:ascii="Calibri" w:hAnsi="Calibri" w:cs="Calibri"/>
              </w:rPr>
            </w:pPr>
            <w:hyperlink r:id="rId10" w:history="1">
              <w:r w:rsidR="000500D5" w:rsidRPr="000500D5">
                <w:rPr>
                  <w:rStyle w:val="Hyperlink"/>
                  <w:rFonts w:ascii="Arial" w:hAnsi="Arial" w:cs="Arial"/>
                  <w:b/>
                  <w:bCs/>
                </w:rPr>
                <w:t>R4-1905966</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03EC8FFC" w14:textId="77777777" w:rsidR="000500D5" w:rsidRPr="000500D5" w:rsidRDefault="000500D5">
            <w:pPr>
              <w:rPr>
                <w:rFonts w:ascii="Calibri" w:hAnsi="Calibri" w:cs="Calibri"/>
              </w:rPr>
            </w:pPr>
            <w:r w:rsidRPr="000500D5">
              <w:rPr>
                <w:rFonts w:ascii="Arial" w:hAnsi="Arial" w:cs="Arial"/>
              </w:rPr>
              <w:t>Introduction of band n14 - CR to TS 38.141-2</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255C6AD9" w14:textId="77777777" w:rsidR="000500D5" w:rsidRPr="000500D5" w:rsidRDefault="000500D5">
            <w:pPr>
              <w:rPr>
                <w:rFonts w:ascii="Calibri" w:hAnsi="Calibri" w:cs="Calibri"/>
              </w:rPr>
            </w:pPr>
            <w:r w:rsidRPr="000500D5">
              <w:rPr>
                <w:rFonts w:ascii="Arial" w:hAnsi="Arial" w:cs="Arial"/>
              </w:rPr>
              <w:t>Ericsson</w:t>
            </w:r>
          </w:p>
        </w:tc>
      </w:tr>
      <w:tr w:rsidR="000500D5" w:rsidRPr="000500D5" w14:paraId="043F6489" w14:textId="77777777" w:rsidTr="000500D5">
        <w:trPr>
          <w:trHeight w:val="90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5B2AC661" w14:textId="77777777" w:rsidR="000500D5" w:rsidRPr="000500D5" w:rsidRDefault="0034206C">
            <w:pPr>
              <w:rPr>
                <w:rFonts w:ascii="Calibri" w:hAnsi="Calibri" w:cs="Calibri"/>
              </w:rPr>
            </w:pPr>
            <w:hyperlink r:id="rId11" w:history="1">
              <w:r w:rsidR="000500D5" w:rsidRPr="000500D5">
                <w:rPr>
                  <w:rStyle w:val="Hyperlink"/>
                  <w:rFonts w:ascii="Arial" w:hAnsi="Arial" w:cs="Arial"/>
                  <w:b/>
                  <w:bCs/>
                </w:rPr>
                <w:t>R4-1905967</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13096FF3" w14:textId="77777777" w:rsidR="000500D5" w:rsidRPr="000500D5" w:rsidRDefault="000500D5">
            <w:pPr>
              <w:rPr>
                <w:rFonts w:ascii="Calibri" w:hAnsi="Calibri" w:cs="Calibri"/>
              </w:rPr>
            </w:pPr>
            <w:r w:rsidRPr="000500D5">
              <w:rPr>
                <w:rFonts w:ascii="Arial" w:hAnsi="Arial" w:cs="Arial"/>
              </w:rPr>
              <w:t>Introduction of band n14 - CR to TS 36.104</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6C1888A7" w14:textId="77777777" w:rsidR="000500D5" w:rsidRPr="000500D5" w:rsidRDefault="000500D5">
            <w:pPr>
              <w:rPr>
                <w:rFonts w:ascii="Calibri" w:hAnsi="Calibri" w:cs="Calibri"/>
              </w:rPr>
            </w:pPr>
            <w:r w:rsidRPr="000500D5">
              <w:rPr>
                <w:rFonts w:ascii="Arial" w:hAnsi="Arial" w:cs="Arial"/>
              </w:rPr>
              <w:t>Ericsson</w:t>
            </w:r>
          </w:p>
        </w:tc>
      </w:tr>
      <w:tr w:rsidR="000500D5" w:rsidRPr="000500D5" w14:paraId="41B1C30A" w14:textId="77777777" w:rsidTr="000500D5">
        <w:trPr>
          <w:trHeight w:val="90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0F00849C" w14:textId="77777777" w:rsidR="000500D5" w:rsidRPr="000500D5" w:rsidRDefault="0034206C">
            <w:pPr>
              <w:rPr>
                <w:rFonts w:ascii="Calibri" w:hAnsi="Calibri" w:cs="Calibri"/>
              </w:rPr>
            </w:pPr>
            <w:hyperlink r:id="rId12" w:history="1">
              <w:r w:rsidR="000500D5" w:rsidRPr="000500D5">
                <w:rPr>
                  <w:rStyle w:val="Hyperlink"/>
                  <w:rFonts w:ascii="Arial" w:hAnsi="Arial" w:cs="Arial"/>
                  <w:b/>
                  <w:bCs/>
                </w:rPr>
                <w:t>R4-1905968</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21EC07ED" w14:textId="77777777" w:rsidR="000500D5" w:rsidRPr="000500D5" w:rsidRDefault="000500D5">
            <w:pPr>
              <w:rPr>
                <w:rFonts w:ascii="Calibri" w:hAnsi="Calibri" w:cs="Calibri"/>
              </w:rPr>
            </w:pPr>
            <w:r w:rsidRPr="000500D5">
              <w:rPr>
                <w:rFonts w:ascii="Arial" w:hAnsi="Arial" w:cs="Arial"/>
              </w:rPr>
              <w:t>Introduction of band n14 - CR to TS 36.141</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76F8CBDD" w14:textId="77777777" w:rsidR="000500D5" w:rsidRPr="000500D5" w:rsidRDefault="000500D5">
            <w:pPr>
              <w:rPr>
                <w:rFonts w:ascii="Calibri" w:hAnsi="Calibri" w:cs="Calibri"/>
              </w:rPr>
            </w:pPr>
            <w:r w:rsidRPr="000500D5">
              <w:rPr>
                <w:rFonts w:ascii="Arial" w:hAnsi="Arial" w:cs="Arial"/>
              </w:rPr>
              <w:t>Ericsson</w:t>
            </w:r>
          </w:p>
        </w:tc>
      </w:tr>
      <w:tr w:rsidR="000500D5" w:rsidRPr="000500D5" w14:paraId="5B9713E6" w14:textId="77777777" w:rsidTr="000500D5">
        <w:trPr>
          <w:trHeight w:val="90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5B9423E2" w14:textId="77777777" w:rsidR="000500D5" w:rsidRPr="000500D5" w:rsidRDefault="0034206C">
            <w:pPr>
              <w:rPr>
                <w:rFonts w:ascii="Calibri" w:hAnsi="Calibri" w:cs="Calibri"/>
              </w:rPr>
            </w:pPr>
            <w:hyperlink r:id="rId13" w:history="1">
              <w:r w:rsidR="000500D5" w:rsidRPr="000500D5">
                <w:rPr>
                  <w:rStyle w:val="Hyperlink"/>
                  <w:rFonts w:ascii="Arial" w:hAnsi="Arial" w:cs="Arial"/>
                  <w:b/>
                  <w:bCs/>
                </w:rPr>
                <w:t>R4-1905969</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5D31795B" w14:textId="77777777" w:rsidR="000500D5" w:rsidRPr="000500D5" w:rsidRDefault="000500D5">
            <w:pPr>
              <w:rPr>
                <w:rFonts w:ascii="Calibri" w:hAnsi="Calibri" w:cs="Calibri"/>
              </w:rPr>
            </w:pPr>
            <w:r w:rsidRPr="000500D5">
              <w:rPr>
                <w:rFonts w:ascii="Arial" w:hAnsi="Arial" w:cs="Arial"/>
              </w:rPr>
              <w:t>Introduction of band n14 - CR to TS 37.104</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4E09733F" w14:textId="77777777" w:rsidR="000500D5" w:rsidRPr="000500D5" w:rsidRDefault="000500D5">
            <w:pPr>
              <w:rPr>
                <w:rFonts w:ascii="Calibri" w:hAnsi="Calibri" w:cs="Calibri"/>
              </w:rPr>
            </w:pPr>
            <w:r w:rsidRPr="000500D5">
              <w:rPr>
                <w:rFonts w:ascii="Arial" w:hAnsi="Arial" w:cs="Arial"/>
              </w:rPr>
              <w:t>Ericsson</w:t>
            </w:r>
          </w:p>
        </w:tc>
      </w:tr>
      <w:tr w:rsidR="000500D5" w:rsidRPr="000500D5" w14:paraId="7344033F" w14:textId="77777777" w:rsidTr="000500D5">
        <w:trPr>
          <w:trHeight w:val="90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4DE33A7E" w14:textId="77777777" w:rsidR="000500D5" w:rsidRPr="000500D5" w:rsidRDefault="0034206C">
            <w:pPr>
              <w:rPr>
                <w:rFonts w:ascii="Calibri" w:hAnsi="Calibri" w:cs="Calibri"/>
              </w:rPr>
            </w:pPr>
            <w:hyperlink r:id="rId14" w:tooltip="https://urldefense.proofpoint.com/v2/url?u=http-3A__www.3gpp.org_ftp_TSG-5FRAN_WG4-5FRadio_TSGR4-5F91_Docs_R4-2D1905970.zip&amp;d=DwMFAg&amp;c=LFYZ-o9_HUMeMTSQicvjIg&amp;r=PEY-4QI_6GlhkZAoRY3IiQ&amp;m=cC1zsjhkZxYtfIaJev2tvsWt3GQcnJy23BmtDhziuj0&amp;s=IFikil5TOps_Bxh2nfpiDxVmeO08Cthf0HQKvAZ4wQc&amp;e=" w:history="1">
              <w:r w:rsidR="000500D5" w:rsidRPr="000500D5">
                <w:rPr>
                  <w:rStyle w:val="Hyperlink"/>
                  <w:rFonts w:ascii="Arial" w:hAnsi="Arial" w:cs="Arial"/>
                  <w:b/>
                  <w:bCs/>
                </w:rPr>
                <w:t>R4-1905970</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2147C8BF" w14:textId="77777777" w:rsidR="000500D5" w:rsidRPr="000500D5" w:rsidRDefault="000500D5">
            <w:pPr>
              <w:rPr>
                <w:rFonts w:ascii="Calibri" w:hAnsi="Calibri" w:cs="Calibri"/>
              </w:rPr>
            </w:pPr>
            <w:r w:rsidRPr="000500D5">
              <w:rPr>
                <w:rFonts w:ascii="Arial" w:hAnsi="Arial" w:cs="Arial"/>
              </w:rPr>
              <w:t>Introduction of band n14 - CR to TS 37.141</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59ECFA1D" w14:textId="77777777" w:rsidR="000500D5" w:rsidRPr="000500D5" w:rsidRDefault="000500D5">
            <w:pPr>
              <w:rPr>
                <w:rFonts w:ascii="Calibri" w:hAnsi="Calibri" w:cs="Calibri"/>
              </w:rPr>
            </w:pPr>
            <w:r w:rsidRPr="000500D5">
              <w:rPr>
                <w:rFonts w:ascii="Arial" w:hAnsi="Arial" w:cs="Arial"/>
              </w:rPr>
              <w:t>Ericsson</w:t>
            </w:r>
          </w:p>
        </w:tc>
      </w:tr>
      <w:tr w:rsidR="000500D5" w:rsidRPr="000500D5" w14:paraId="5F784C6D" w14:textId="77777777" w:rsidTr="000500D5">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133D8A7D" w14:textId="77777777" w:rsidR="000500D5" w:rsidRPr="000500D5" w:rsidRDefault="0034206C">
            <w:pPr>
              <w:rPr>
                <w:rFonts w:ascii="Calibri" w:hAnsi="Calibri" w:cs="Calibri"/>
              </w:rPr>
            </w:pPr>
            <w:hyperlink r:id="rId15" w:tooltip="https://urldefense.proofpoint.com/v2/url?u=http-3A__www.3gpp.org_ftp_TSG-5FRAN_WG4-5FRadio_TSGR4-5F91_Docs_R4-2D1907836.zip&amp;d=DwMFAg&amp;c=LFYZ-o9_HUMeMTSQicvjIg&amp;r=PEY-4QI_6GlhkZAoRY3IiQ&amp;m=cC1zsjhkZxYtfIaJev2tvsWt3GQcnJy23BmtDhziuj0&amp;s=c_5fdUbJqiv8PCr8_AzZniv1VzEKjQPgCzBPoX1sNsM&amp;e=" w:history="1">
              <w:r w:rsidR="000500D5" w:rsidRPr="000500D5">
                <w:rPr>
                  <w:rStyle w:val="Hyperlink"/>
                  <w:rFonts w:ascii="Arial" w:hAnsi="Arial" w:cs="Arial"/>
                  <w:b/>
                  <w:bCs/>
                </w:rPr>
                <w:t>R4-1907836</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3AF6A7F7" w14:textId="77777777" w:rsidR="000500D5" w:rsidRPr="000500D5" w:rsidRDefault="000500D5">
            <w:pPr>
              <w:rPr>
                <w:rFonts w:ascii="Calibri" w:hAnsi="Calibri" w:cs="Calibri"/>
              </w:rPr>
            </w:pPr>
            <w:r w:rsidRPr="000500D5">
              <w:rPr>
                <w:rFonts w:ascii="Arial" w:hAnsi="Arial" w:cs="Arial"/>
              </w:rPr>
              <w:t>Introduction of Band n14 in TS 37.105</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23967E4E" w14:textId="77777777" w:rsidR="000500D5" w:rsidRPr="000500D5" w:rsidRDefault="000500D5">
            <w:pPr>
              <w:rPr>
                <w:rFonts w:ascii="Calibri" w:hAnsi="Calibri" w:cs="Calibri"/>
              </w:rPr>
            </w:pPr>
            <w:r w:rsidRPr="000500D5">
              <w:rPr>
                <w:rFonts w:ascii="Arial" w:hAnsi="Arial" w:cs="Arial"/>
              </w:rPr>
              <w:t>Ericsson</w:t>
            </w:r>
          </w:p>
        </w:tc>
      </w:tr>
      <w:tr w:rsidR="000500D5" w:rsidRPr="000500D5" w14:paraId="0285CDFE" w14:textId="77777777" w:rsidTr="000500D5">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2518E67D" w14:textId="77777777" w:rsidR="000500D5" w:rsidRPr="000500D5" w:rsidRDefault="0034206C">
            <w:pPr>
              <w:rPr>
                <w:rFonts w:ascii="Calibri" w:hAnsi="Calibri" w:cs="Calibri"/>
              </w:rPr>
            </w:pPr>
            <w:hyperlink r:id="rId16" w:tooltip="https://urldefense.proofpoint.com/v2/url?u=http-3A__www.3gpp.org_ftp_TSG-5FRAN_WG4-5FRadio_TSGR4-5F91_Docs_R4-2D1907837.zip&amp;d=DwMFAg&amp;c=LFYZ-o9_HUMeMTSQicvjIg&amp;r=PEY-4QI_6GlhkZAoRY3IiQ&amp;m=cC1zsjhkZxYtfIaJev2tvsWt3GQcnJy23BmtDhziuj0&amp;s=M4Y6FDnpLY6ijyX8eYTTZKW9VZbMH-ROnfhmH3cvKr0&amp;e=" w:history="1">
              <w:r w:rsidR="000500D5" w:rsidRPr="000500D5">
                <w:rPr>
                  <w:rStyle w:val="Hyperlink"/>
                  <w:rFonts w:ascii="Arial" w:hAnsi="Arial" w:cs="Arial"/>
                  <w:b/>
                  <w:bCs/>
                </w:rPr>
                <w:t>R4-1907837</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474F0AAC" w14:textId="77777777" w:rsidR="000500D5" w:rsidRPr="000500D5" w:rsidRDefault="000500D5">
            <w:pPr>
              <w:rPr>
                <w:rFonts w:ascii="Calibri" w:hAnsi="Calibri" w:cs="Calibri"/>
              </w:rPr>
            </w:pPr>
            <w:r w:rsidRPr="000500D5">
              <w:rPr>
                <w:rFonts w:ascii="Arial" w:hAnsi="Arial" w:cs="Arial"/>
              </w:rPr>
              <w:t>Introduction of Band n14 in TS 37.145-1</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3E594A57" w14:textId="77777777" w:rsidR="000500D5" w:rsidRPr="000500D5" w:rsidRDefault="000500D5">
            <w:pPr>
              <w:rPr>
                <w:rFonts w:ascii="Calibri" w:hAnsi="Calibri" w:cs="Calibri"/>
              </w:rPr>
            </w:pPr>
            <w:r w:rsidRPr="000500D5">
              <w:rPr>
                <w:rFonts w:ascii="Arial" w:hAnsi="Arial" w:cs="Arial"/>
              </w:rPr>
              <w:t>Ericsson</w:t>
            </w:r>
          </w:p>
        </w:tc>
      </w:tr>
      <w:tr w:rsidR="000500D5" w:rsidRPr="000500D5" w14:paraId="104DBF22" w14:textId="77777777" w:rsidTr="000500D5">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623C2957" w14:textId="77777777" w:rsidR="000500D5" w:rsidRPr="000500D5" w:rsidRDefault="0034206C">
            <w:pPr>
              <w:rPr>
                <w:rFonts w:ascii="Calibri" w:hAnsi="Calibri" w:cs="Calibri"/>
              </w:rPr>
            </w:pPr>
            <w:hyperlink r:id="rId17" w:tooltip="https://urldefense.proofpoint.com/v2/url?u=http-3A__www.3gpp.org_ftp_TSG-5FRAN_WG4-5FRadio_TSGR4-5F91_Docs_R4-2D1907838.zip&amp;d=DwMFAg&amp;c=LFYZ-o9_HUMeMTSQicvjIg&amp;r=PEY-4QI_6GlhkZAoRY3IiQ&amp;m=cC1zsjhkZxYtfIaJev2tvsWt3GQcnJy23BmtDhziuj0&amp;s=QQyQD6jmHXskdXqcy_eDZ_7EReV8eU0reSYCXvc2MSo&amp;e=" w:history="1">
              <w:r w:rsidR="000500D5" w:rsidRPr="000500D5">
                <w:rPr>
                  <w:rStyle w:val="Hyperlink"/>
                  <w:rFonts w:ascii="Arial" w:hAnsi="Arial" w:cs="Arial"/>
                  <w:b/>
                  <w:bCs/>
                </w:rPr>
                <w:t>R4-1907838</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390AE4EC" w14:textId="77777777" w:rsidR="000500D5" w:rsidRPr="000500D5" w:rsidRDefault="000500D5">
            <w:pPr>
              <w:rPr>
                <w:rFonts w:ascii="Calibri" w:hAnsi="Calibri" w:cs="Calibri"/>
              </w:rPr>
            </w:pPr>
            <w:r w:rsidRPr="000500D5">
              <w:rPr>
                <w:rFonts w:ascii="Arial" w:hAnsi="Arial" w:cs="Arial"/>
              </w:rPr>
              <w:t>Introduction of Band n14 in TS 37.145-2</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71FCF4F1" w14:textId="77777777" w:rsidR="000500D5" w:rsidRPr="000500D5" w:rsidRDefault="000500D5">
            <w:pPr>
              <w:rPr>
                <w:rFonts w:ascii="Calibri" w:hAnsi="Calibri" w:cs="Calibri"/>
              </w:rPr>
            </w:pPr>
            <w:r w:rsidRPr="000500D5">
              <w:rPr>
                <w:rFonts w:ascii="Arial" w:hAnsi="Arial" w:cs="Arial"/>
              </w:rPr>
              <w:t>Ericsson</w:t>
            </w:r>
          </w:p>
        </w:tc>
      </w:tr>
      <w:tr w:rsidR="000500D5" w:rsidRPr="000500D5" w14:paraId="0166B25B" w14:textId="77777777" w:rsidTr="000500D5">
        <w:trPr>
          <w:trHeight w:val="90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11AA3F51" w14:textId="77777777" w:rsidR="000500D5" w:rsidRPr="000500D5" w:rsidRDefault="0034206C">
            <w:pPr>
              <w:rPr>
                <w:rFonts w:ascii="Calibri" w:hAnsi="Calibri" w:cs="Calibri"/>
              </w:rPr>
            </w:pPr>
            <w:hyperlink r:id="rId18" w:history="1">
              <w:r w:rsidR="000500D5" w:rsidRPr="000500D5">
                <w:rPr>
                  <w:rStyle w:val="Hyperlink"/>
                  <w:rFonts w:ascii="Arial" w:hAnsi="Arial" w:cs="Arial"/>
                  <w:b/>
                  <w:bCs/>
                </w:rPr>
                <w:t>R4-1905962</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4B4BB03C" w14:textId="77777777" w:rsidR="000500D5" w:rsidRPr="000500D5" w:rsidRDefault="000500D5">
            <w:pPr>
              <w:rPr>
                <w:rFonts w:ascii="Calibri" w:hAnsi="Calibri" w:cs="Calibri"/>
              </w:rPr>
            </w:pPr>
            <w:r w:rsidRPr="000500D5">
              <w:rPr>
                <w:rFonts w:ascii="Arial" w:hAnsi="Arial" w:cs="Arial"/>
              </w:rPr>
              <w:t>Introduction of band n14 - CR to TS 38.133</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31B4D546" w14:textId="77777777" w:rsidR="000500D5" w:rsidRPr="000500D5" w:rsidRDefault="000500D5">
            <w:pPr>
              <w:rPr>
                <w:rFonts w:ascii="Calibri" w:hAnsi="Calibri" w:cs="Calibri"/>
              </w:rPr>
            </w:pPr>
            <w:r w:rsidRPr="000500D5">
              <w:rPr>
                <w:rFonts w:ascii="Arial" w:hAnsi="Arial" w:cs="Arial"/>
              </w:rPr>
              <w:t>Ericsson, AT&amp;T</w:t>
            </w:r>
          </w:p>
        </w:tc>
      </w:tr>
    </w:tbl>
    <w:p w14:paraId="5BD4EAF4" w14:textId="77777777" w:rsidR="000500D5" w:rsidRDefault="000500D5" w:rsidP="000500D5">
      <w:pPr>
        <w:rPr>
          <w:rFonts w:ascii="Calibri" w:hAnsi="Calibri" w:cs="Calibri"/>
          <w:color w:val="000000"/>
          <w:sz w:val="22"/>
          <w:szCs w:val="22"/>
        </w:rPr>
      </w:pPr>
      <w:r>
        <w:rPr>
          <w:rFonts w:ascii="Calibri" w:hAnsi="Calibri" w:cs="Calibri"/>
          <w:color w:val="000000"/>
          <w:sz w:val="22"/>
          <w:szCs w:val="22"/>
        </w:rPr>
        <w:t> </w:t>
      </w:r>
    </w:p>
    <w:p w14:paraId="26397C0B" w14:textId="79A0B9CD" w:rsidR="000500D5" w:rsidRPr="000500D5" w:rsidRDefault="000500D5" w:rsidP="000500D5">
      <w:pPr>
        <w:rPr>
          <w:rFonts w:ascii="Calibri" w:hAnsi="Calibri" w:cs="Calibri"/>
          <w:color w:val="000000"/>
          <w:sz w:val="22"/>
          <w:szCs w:val="22"/>
        </w:rPr>
      </w:pPr>
    </w:p>
    <w:p w14:paraId="2A35153C" w14:textId="2604F0AD" w:rsidR="00701410" w:rsidRDefault="00701410" w:rsidP="00701410">
      <w:pPr>
        <w:pStyle w:val="Heading4"/>
        <w:rPr>
          <w:lang w:eastAsia="ja-JP"/>
        </w:rPr>
      </w:pPr>
      <w:r>
        <w:rPr>
          <w:lang w:eastAsia="ja-JP"/>
        </w:rPr>
        <w:t>2.4.2</w:t>
      </w:r>
      <w:r>
        <w:rPr>
          <w:lang w:eastAsia="ja-JP"/>
        </w:rPr>
        <w:tab/>
        <w:t>Remaining Open issues</w:t>
      </w:r>
    </w:p>
    <w:p w14:paraId="2691D26C" w14:textId="7DA855CA" w:rsidR="000500D5" w:rsidRPr="000500D5" w:rsidRDefault="000500D5" w:rsidP="000500D5">
      <w:pPr>
        <w:rPr>
          <w:lang w:eastAsia="ja-JP"/>
        </w:rPr>
      </w:pPr>
      <w:r>
        <w:rPr>
          <w:lang w:eastAsia="ja-JP"/>
        </w:rPr>
        <w:t>None</w:t>
      </w:r>
    </w:p>
    <w:p w14:paraId="517C5B7D"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2ACEA932" w14:textId="77777777" w:rsidR="00815869" w:rsidRDefault="00815869" w:rsidP="00815869">
      <w:pPr>
        <w:pStyle w:val="Heading4"/>
        <w:rPr>
          <w:lang w:eastAsia="ja-JP"/>
        </w:rPr>
      </w:pPr>
      <w:r>
        <w:rPr>
          <w:lang w:eastAsia="ja-JP"/>
        </w:rPr>
        <w:t>2.5.1</w:t>
      </w:r>
      <w:r>
        <w:rPr>
          <w:lang w:eastAsia="ja-JP"/>
        </w:rPr>
        <w:tab/>
        <w:t>Agreements</w:t>
      </w:r>
    </w:p>
    <w:p w14:paraId="553DB463" w14:textId="77777777" w:rsidR="00815869" w:rsidRDefault="00815869" w:rsidP="00815869">
      <w:pPr>
        <w:pStyle w:val="Heading4"/>
        <w:rPr>
          <w:lang w:eastAsia="ja-JP"/>
        </w:rPr>
      </w:pPr>
      <w:r>
        <w:rPr>
          <w:lang w:eastAsia="ja-JP"/>
        </w:rPr>
        <w:t>2.5.2</w:t>
      </w:r>
      <w:r>
        <w:rPr>
          <w:lang w:eastAsia="ja-JP"/>
        </w:rPr>
        <w:tab/>
        <w:t>Remaining Open issues</w:t>
      </w:r>
    </w:p>
    <w:p w14:paraId="3B3E0FE9"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6F51E3B"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495AD4E" w14:textId="77777777" w:rsidR="00721CF6" w:rsidRDefault="00721CF6" w:rsidP="00721CF6">
      <w:pPr>
        <w:pStyle w:val="Heading4"/>
        <w:rPr>
          <w:lang w:eastAsia="ja-JP"/>
        </w:rPr>
      </w:pPr>
      <w:r>
        <w:rPr>
          <w:lang w:eastAsia="ja-JP"/>
        </w:rPr>
        <w:t>2.6.1</w:t>
      </w:r>
      <w:r>
        <w:rPr>
          <w:lang w:eastAsia="ja-JP"/>
        </w:rPr>
        <w:tab/>
        <w:t>Agreements</w:t>
      </w:r>
    </w:p>
    <w:p w14:paraId="4D26441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00E9CB0" w14:textId="77777777" w:rsidR="005A6C96" w:rsidRDefault="005A6C96" w:rsidP="00701410">
      <w:pPr>
        <w:pStyle w:val="Heading4"/>
        <w:rPr>
          <w:rFonts w:cs="Arial"/>
        </w:rPr>
      </w:pPr>
    </w:p>
    <w:p w14:paraId="5B9DFB94"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6C94F5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3F53F4F"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28A5B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0E4C78A"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3C7E029"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5EF555E" w14:textId="77777777" w:rsidR="005A6C96" w:rsidRDefault="00815869" w:rsidP="005A6C96">
      <w:pPr>
        <w:pStyle w:val="Heading2"/>
      </w:pPr>
      <w:r>
        <w:t>4</w:t>
      </w:r>
      <w:r w:rsidR="005A6C96">
        <w:t>.</w:t>
      </w:r>
      <w:r w:rsidR="005A6C96">
        <w:tab/>
        <w:t>References</w:t>
      </w:r>
    </w:p>
    <w:p w14:paraId="54EABFD1" w14:textId="77777777" w:rsidR="00AF0CFD" w:rsidRDefault="00AF0CFD" w:rsidP="00AF0CFD">
      <w:pPr>
        <w:rPr>
          <w:rFonts w:ascii="Calibri" w:hAnsi="Calibri" w:cs="Calibri"/>
          <w:color w:val="000000"/>
          <w:sz w:val="22"/>
          <w:szCs w:val="22"/>
          <w:lang w:val="en-US" w:eastAsia="en-US"/>
        </w:rPr>
      </w:pPr>
      <w:r>
        <w:rPr>
          <w:rFonts w:ascii="Calibri" w:hAnsi="Calibri" w:cs="Calibri"/>
          <w:color w:val="000000"/>
          <w:sz w:val="22"/>
          <w:szCs w:val="22"/>
        </w:rPr>
        <w:t>   </w:t>
      </w:r>
      <w:r>
        <w:rPr>
          <w:rStyle w:val="apple-converted-space"/>
          <w:rFonts w:ascii="Calibri" w:hAnsi="Calibri" w:cs="Calibri"/>
          <w:color w:val="000000"/>
          <w:sz w:val="22"/>
          <w:szCs w:val="22"/>
        </w:rPr>
        <w:t> </w:t>
      </w:r>
      <w:r>
        <w:rPr>
          <w:rFonts w:ascii="Calibri" w:hAnsi="Calibri" w:cs="Calibri"/>
          <w:color w:val="000000"/>
          <w:sz w:val="22"/>
          <w:szCs w:val="22"/>
          <w:u w:val="single"/>
        </w:rPr>
        <w:t>RAN4#90b</w:t>
      </w:r>
    </w:p>
    <w:p w14:paraId="4CCD949C" w14:textId="77777777" w:rsidR="00AF0CFD" w:rsidRDefault="00AF0CFD" w:rsidP="00AF0CFD">
      <w:pPr>
        <w:rPr>
          <w:rFonts w:ascii="Calibri" w:hAnsi="Calibri" w:cs="Calibri"/>
          <w:color w:val="000000"/>
          <w:sz w:val="22"/>
          <w:szCs w:val="22"/>
        </w:rPr>
      </w:pPr>
      <w:r>
        <w:rPr>
          <w:rFonts w:ascii="Calibri" w:hAnsi="Calibri" w:cs="Calibri"/>
          <w:color w:val="000000"/>
          <w:sz w:val="22"/>
          <w:szCs w:val="22"/>
        </w:rPr>
        <w:t> </w:t>
      </w:r>
    </w:p>
    <w:tbl>
      <w:tblPr>
        <w:tblW w:w="6280" w:type="dxa"/>
        <w:tblInd w:w="-3" w:type="dxa"/>
        <w:tblCellMar>
          <w:left w:w="0" w:type="dxa"/>
          <w:right w:w="0" w:type="dxa"/>
        </w:tblCellMar>
        <w:tblLook w:val="04A0" w:firstRow="1" w:lastRow="0" w:firstColumn="1" w:lastColumn="0" w:noHBand="0" w:noVBand="1"/>
      </w:tblPr>
      <w:tblGrid>
        <w:gridCol w:w="1271"/>
        <w:gridCol w:w="3827"/>
        <w:gridCol w:w="1182"/>
      </w:tblGrid>
      <w:tr w:rsidR="00AF0CFD" w14:paraId="2818577F" w14:textId="77777777" w:rsidTr="00580DA0">
        <w:trPr>
          <w:trHeight w:val="450"/>
        </w:trPr>
        <w:tc>
          <w:tcPr>
            <w:tcW w:w="1271" w:type="dxa"/>
            <w:tcBorders>
              <w:top w:val="single" w:sz="8" w:space="0" w:color="A6A6A6"/>
              <w:left w:val="single" w:sz="8" w:space="0" w:color="A6A6A6"/>
              <w:bottom w:val="single" w:sz="8" w:space="0" w:color="A6A6A6"/>
              <w:right w:val="single" w:sz="8" w:space="0" w:color="A6A6A6"/>
            </w:tcBorders>
            <w:tcMar>
              <w:top w:w="0" w:type="dxa"/>
              <w:left w:w="70" w:type="dxa"/>
              <w:bottom w:w="0" w:type="dxa"/>
              <w:right w:w="70" w:type="dxa"/>
            </w:tcMar>
            <w:hideMark/>
          </w:tcPr>
          <w:p w14:paraId="05CAFCCB" w14:textId="77777777" w:rsidR="00AF0CFD" w:rsidRDefault="00AF0CFD" w:rsidP="00580DA0">
            <w:pPr>
              <w:rPr>
                <w:rFonts w:ascii="Calibri" w:hAnsi="Calibri" w:cs="Calibri"/>
                <w:sz w:val="22"/>
                <w:szCs w:val="22"/>
              </w:rPr>
            </w:pPr>
            <w:hyperlink r:id="rId19" w:tooltip="https://urldefense.proofpoint.com/v2/url?u=http-3A__www.3gpp.org_ftp_TSG-5FRAN_WG4-5FRadio_TSGR4-5F90Bis_Docs_R4-2D1904005.zip&amp;d=DwMFAg&amp;c=LFYZ-o9_HUMeMTSQicvjIg&amp;r=PEY-4QI_6GlhkZAoRY3IiQ&amp;m=cC1zsjhkZxYtfIaJev2tvsWt3GQcnJy23BmtDhziuj0&amp;s=rm_NPK4xfok3sluyVsvTPPpI-_RKwyj56iSIcP2p8UU&amp;e=" w:history="1">
              <w:r>
                <w:rPr>
                  <w:rStyle w:val="Hyperlink"/>
                  <w:rFonts w:ascii="Arial" w:hAnsi="Arial" w:cs="Arial"/>
                  <w:b/>
                  <w:bCs/>
                  <w:sz w:val="16"/>
                  <w:szCs w:val="16"/>
                </w:rPr>
                <w:t>R4-1904005</w:t>
              </w:r>
            </w:hyperlink>
          </w:p>
        </w:tc>
        <w:tc>
          <w:tcPr>
            <w:tcW w:w="3827" w:type="dxa"/>
            <w:tcBorders>
              <w:top w:val="single" w:sz="8" w:space="0" w:color="A6A6A6"/>
              <w:left w:val="nil"/>
              <w:bottom w:val="single" w:sz="8" w:space="0" w:color="A6A6A6"/>
              <w:right w:val="single" w:sz="8" w:space="0" w:color="A6A6A6"/>
            </w:tcBorders>
            <w:tcMar>
              <w:top w:w="0" w:type="dxa"/>
              <w:left w:w="70" w:type="dxa"/>
              <w:bottom w:w="0" w:type="dxa"/>
              <w:right w:w="70" w:type="dxa"/>
            </w:tcMar>
            <w:hideMark/>
          </w:tcPr>
          <w:p w14:paraId="57509C3C" w14:textId="77777777" w:rsidR="00AF0CFD" w:rsidRDefault="00AF0CFD" w:rsidP="00580DA0">
            <w:pPr>
              <w:rPr>
                <w:rFonts w:ascii="Calibri" w:hAnsi="Calibri" w:cs="Calibri"/>
                <w:sz w:val="22"/>
                <w:szCs w:val="22"/>
              </w:rPr>
            </w:pPr>
            <w:r>
              <w:rPr>
                <w:rFonts w:ascii="Arial" w:hAnsi="Arial" w:cs="Arial"/>
                <w:sz w:val="16"/>
                <w:szCs w:val="16"/>
              </w:rPr>
              <w:t>Introduction of band n14 - draft CR to TS 38.104</w:t>
            </w:r>
          </w:p>
        </w:tc>
        <w:tc>
          <w:tcPr>
            <w:tcW w:w="1182" w:type="dxa"/>
            <w:tcBorders>
              <w:top w:val="single" w:sz="8" w:space="0" w:color="A6A6A6"/>
              <w:left w:val="nil"/>
              <w:bottom w:val="single" w:sz="8" w:space="0" w:color="A6A6A6"/>
              <w:right w:val="single" w:sz="8" w:space="0" w:color="A6A6A6"/>
            </w:tcBorders>
            <w:tcMar>
              <w:top w:w="0" w:type="dxa"/>
              <w:left w:w="70" w:type="dxa"/>
              <w:bottom w:w="0" w:type="dxa"/>
              <w:right w:w="70" w:type="dxa"/>
            </w:tcMar>
            <w:hideMark/>
          </w:tcPr>
          <w:p w14:paraId="4A86953E" w14:textId="77777777" w:rsidR="00AF0CFD" w:rsidRDefault="00AF0CFD" w:rsidP="00580DA0">
            <w:pPr>
              <w:rPr>
                <w:rFonts w:ascii="Calibri" w:hAnsi="Calibri" w:cs="Calibri"/>
                <w:sz w:val="22"/>
                <w:szCs w:val="22"/>
              </w:rPr>
            </w:pPr>
            <w:r>
              <w:rPr>
                <w:rFonts w:ascii="Arial" w:hAnsi="Arial" w:cs="Arial"/>
                <w:sz w:val="16"/>
                <w:szCs w:val="16"/>
              </w:rPr>
              <w:t>Ericsson</w:t>
            </w:r>
          </w:p>
        </w:tc>
      </w:tr>
      <w:tr w:rsidR="00AF0CFD" w14:paraId="7638F1EB" w14:textId="77777777" w:rsidTr="00580DA0">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48E17329" w14:textId="77777777" w:rsidR="00AF0CFD" w:rsidRDefault="00AF0CFD" w:rsidP="00580DA0">
            <w:pPr>
              <w:rPr>
                <w:rFonts w:ascii="Calibri" w:hAnsi="Calibri" w:cs="Calibri"/>
                <w:sz w:val="22"/>
                <w:szCs w:val="22"/>
              </w:rPr>
            </w:pPr>
            <w:hyperlink r:id="rId20" w:tooltip="https://urldefense.proofpoint.com/v2/url?u=http-3A__www.3gpp.org_ftp_TSG-5FRAN_WG4-5FRadio_TSGR4-5F90Bis_Docs_R4-2D1904006.zip&amp;d=DwMFAg&amp;c=LFYZ-o9_HUMeMTSQicvjIg&amp;r=PEY-4QI_6GlhkZAoRY3IiQ&amp;m=cC1zsjhkZxYtfIaJev2tvsWt3GQcnJy23BmtDhziuj0&amp;s=Lnb8D1b07e3lGEFylCd5u608WN9K2CW7BRdyypgVOv0&amp;e=" w:history="1">
              <w:r>
                <w:rPr>
                  <w:rStyle w:val="Hyperlink"/>
                  <w:rFonts w:ascii="Arial" w:hAnsi="Arial" w:cs="Arial"/>
                  <w:b/>
                  <w:bCs/>
                  <w:sz w:val="16"/>
                  <w:szCs w:val="16"/>
                </w:rPr>
                <w:t>R4-1904006</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0C0BC570" w14:textId="77777777" w:rsidR="00AF0CFD" w:rsidRDefault="00AF0CFD" w:rsidP="00580DA0">
            <w:pPr>
              <w:rPr>
                <w:rFonts w:ascii="Calibri" w:hAnsi="Calibri" w:cs="Calibri"/>
                <w:sz w:val="22"/>
                <w:szCs w:val="22"/>
              </w:rPr>
            </w:pPr>
            <w:r>
              <w:rPr>
                <w:rFonts w:ascii="Arial" w:hAnsi="Arial" w:cs="Arial"/>
                <w:sz w:val="16"/>
                <w:szCs w:val="16"/>
              </w:rPr>
              <w:t>Introduction of band n14 - draft CR to TS 38.141-1</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3AA20F7D" w14:textId="77777777" w:rsidR="00AF0CFD" w:rsidRDefault="00AF0CFD" w:rsidP="00580DA0">
            <w:pPr>
              <w:rPr>
                <w:rFonts w:ascii="Calibri" w:hAnsi="Calibri" w:cs="Calibri"/>
                <w:sz w:val="22"/>
                <w:szCs w:val="22"/>
              </w:rPr>
            </w:pPr>
            <w:r>
              <w:rPr>
                <w:rFonts w:ascii="Arial" w:hAnsi="Arial" w:cs="Arial"/>
                <w:sz w:val="16"/>
                <w:szCs w:val="16"/>
              </w:rPr>
              <w:t>Ericsson</w:t>
            </w:r>
          </w:p>
        </w:tc>
      </w:tr>
      <w:tr w:rsidR="00AF0CFD" w14:paraId="07FB2274" w14:textId="77777777" w:rsidTr="00580DA0">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01A5B777" w14:textId="77777777" w:rsidR="00AF0CFD" w:rsidRDefault="00AF0CFD" w:rsidP="00580DA0">
            <w:pPr>
              <w:rPr>
                <w:rFonts w:ascii="Calibri" w:hAnsi="Calibri" w:cs="Calibri"/>
                <w:sz w:val="22"/>
                <w:szCs w:val="22"/>
              </w:rPr>
            </w:pPr>
            <w:hyperlink r:id="rId21" w:tooltip="https://urldefense.proofpoint.com/v2/url?u=http-3A__www.3gpp.org_ftp_TSG-5FRAN_WG4-5FRadio_TSGR4-5F90Bis_Docs_R4-2D1904007.zip&amp;d=DwMFAg&amp;c=LFYZ-o9_HUMeMTSQicvjIg&amp;r=PEY-4QI_6GlhkZAoRY3IiQ&amp;m=cC1zsjhkZxYtfIaJev2tvsWt3GQcnJy23BmtDhziuj0&amp;s=n_oxibVuDpEOKZ0TnJ3DU2GeP3rIZhXax5ne4H5O9HU&amp;e=" w:history="1">
              <w:r>
                <w:rPr>
                  <w:rStyle w:val="Hyperlink"/>
                  <w:rFonts w:ascii="Arial" w:hAnsi="Arial" w:cs="Arial"/>
                  <w:b/>
                  <w:bCs/>
                  <w:sz w:val="16"/>
                  <w:szCs w:val="16"/>
                </w:rPr>
                <w:t>R4-1904007</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4D7C03B5" w14:textId="77777777" w:rsidR="00AF0CFD" w:rsidRDefault="00AF0CFD" w:rsidP="00580DA0">
            <w:pPr>
              <w:rPr>
                <w:rFonts w:ascii="Calibri" w:hAnsi="Calibri" w:cs="Calibri"/>
                <w:sz w:val="22"/>
                <w:szCs w:val="22"/>
              </w:rPr>
            </w:pPr>
            <w:r>
              <w:rPr>
                <w:rFonts w:ascii="Arial" w:hAnsi="Arial" w:cs="Arial"/>
                <w:sz w:val="16"/>
                <w:szCs w:val="16"/>
              </w:rPr>
              <w:t>Introduction of band n14 - draft CR to TS 38.141-2</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29A7086E" w14:textId="77777777" w:rsidR="00AF0CFD" w:rsidRDefault="00AF0CFD" w:rsidP="00580DA0">
            <w:pPr>
              <w:rPr>
                <w:rFonts w:ascii="Calibri" w:hAnsi="Calibri" w:cs="Calibri"/>
                <w:sz w:val="22"/>
                <w:szCs w:val="22"/>
              </w:rPr>
            </w:pPr>
            <w:r>
              <w:rPr>
                <w:rFonts w:ascii="Arial" w:hAnsi="Arial" w:cs="Arial"/>
                <w:sz w:val="16"/>
                <w:szCs w:val="16"/>
              </w:rPr>
              <w:t>Ericsson</w:t>
            </w:r>
          </w:p>
        </w:tc>
      </w:tr>
      <w:tr w:rsidR="00AF0CFD" w14:paraId="1F1C2C74" w14:textId="77777777" w:rsidTr="00580DA0">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48658259" w14:textId="77777777" w:rsidR="00AF0CFD" w:rsidRDefault="00AF0CFD" w:rsidP="00580DA0">
            <w:pPr>
              <w:rPr>
                <w:rFonts w:ascii="Calibri" w:hAnsi="Calibri" w:cs="Calibri"/>
                <w:sz w:val="22"/>
                <w:szCs w:val="22"/>
              </w:rPr>
            </w:pPr>
            <w:hyperlink r:id="rId22" w:tooltip="https://urldefense.proofpoint.com/v2/url?u=http-3A__www.3gpp.org_ftp_TSG-5FRAN_WG4-5FRadio_TSGR4-5F90Bis_Docs_R4-2D1904008.zip&amp;d=DwMFAg&amp;c=LFYZ-o9_HUMeMTSQicvjIg&amp;r=PEY-4QI_6GlhkZAoRY3IiQ&amp;m=cC1zsjhkZxYtfIaJev2tvsWt3GQcnJy23BmtDhziuj0&amp;s=-m67bEtezRqjqk75EyfeLwBMQLEmQYdTteUCHYzcpds&amp;e=" w:history="1">
              <w:r>
                <w:rPr>
                  <w:rStyle w:val="Hyperlink"/>
                  <w:rFonts w:ascii="Arial" w:hAnsi="Arial" w:cs="Arial"/>
                  <w:b/>
                  <w:bCs/>
                  <w:sz w:val="16"/>
                  <w:szCs w:val="16"/>
                </w:rPr>
                <w:t>R4-1904008</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794671BC" w14:textId="77777777" w:rsidR="00AF0CFD" w:rsidRDefault="00AF0CFD" w:rsidP="00580DA0">
            <w:pPr>
              <w:rPr>
                <w:rFonts w:ascii="Calibri" w:hAnsi="Calibri" w:cs="Calibri"/>
                <w:sz w:val="22"/>
                <w:szCs w:val="22"/>
              </w:rPr>
            </w:pPr>
            <w:r>
              <w:rPr>
                <w:rFonts w:ascii="Arial" w:hAnsi="Arial" w:cs="Arial"/>
                <w:sz w:val="16"/>
                <w:szCs w:val="16"/>
              </w:rPr>
              <w:t>Introduction of band n14 - draft CR to TS 38.101-1</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1E863E99" w14:textId="77777777" w:rsidR="00AF0CFD" w:rsidRDefault="00AF0CFD" w:rsidP="00580DA0">
            <w:pPr>
              <w:rPr>
                <w:rFonts w:ascii="Calibri" w:hAnsi="Calibri" w:cs="Calibri"/>
                <w:sz w:val="22"/>
                <w:szCs w:val="22"/>
              </w:rPr>
            </w:pPr>
            <w:r>
              <w:rPr>
                <w:rFonts w:ascii="Arial" w:hAnsi="Arial" w:cs="Arial"/>
                <w:sz w:val="16"/>
                <w:szCs w:val="16"/>
              </w:rPr>
              <w:t>Ericsson</w:t>
            </w:r>
          </w:p>
        </w:tc>
      </w:tr>
      <w:tr w:rsidR="00AF0CFD" w14:paraId="08A3CD84" w14:textId="77777777" w:rsidTr="00580DA0">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16E232D0" w14:textId="77777777" w:rsidR="00AF0CFD" w:rsidRDefault="00AF0CFD" w:rsidP="00580DA0">
            <w:pPr>
              <w:rPr>
                <w:rFonts w:ascii="Calibri" w:hAnsi="Calibri" w:cs="Calibri"/>
                <w:sz w:val="22"/>
                <w:szCs w:val="22"/>
              </w:rPr>
            </w:pPr>
            <w:hyperlink r:id="rId23" w:tooltip="https://urldefense.proofpoint.com/v2/url?u=http-3A__www.3gpp.org_ftp_TSG-5FRAN_WG4-5FRadio_TSGR4-5F90Bis_Docs_R4-2D1904009.zip&amp;d=DwMFAg&amp;c=LFYZ-o9_HUMeMTSQicvjIg&amp;r=PEY-4QI_6GlhkZAoRY3IiQ&amp;m=cC1zsjhkZxYtfIaJev2tvsWt3GQcnJy23BmtDhziuj0&amp;s=Fc6M59Hs87sh9g8xyosD1N5ieIDL1fn72J86oJXUHnw&amp;e=" w:history="1">
              <w:r>
                <w:rPr>
                  <w:rStyle w:val="Hyperlink"/>
                  <w:rFonts w:ascii="Arial" w:hAnsi="Arial" w:cs="Arial"/>
                  <w:b/>
                  <w:bCs/>
                  <w:sz w:val="16"/>
                  <w:szCs w:val="16"/>
                </w:rPr>
                <w:t>R4-1904009</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7EC412C7" w14:textId="77777777" w:rsidR="00AF0CFD" w:rsidRDefault="00AF0CFD" w:rsidP="00580DA0">
            <w:pPr>
              <w:rPr>
                <w:rFonts w:ascii="Calibri" w:hAnsi="Calibri" w:cs="Calibri"/>
                <w:sz w:val="22"/>
                <w:szCs w:val="22"/>
              </w:rPr>
            </w:pPr>
            <w:r>
              <w:rPr>
                <w:rFonts w:ascii="Arial" w:hAnsi="Arial" w:cs="Arial"/>
                <w:sz w:val="16"/>
                <w:szCs w:val="16"/>
              </w:rPr>
              <w:t>Introduction of band n14 - draft CR to TS 38.133</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4311457E" w14:textId="77777777" w:rsidR="00AF0CFD" w:rsidRDefault="00AF0CFD" w:rsidP="00580DA0">
            <w:pPr>
              <w:rPr>
                <w:rFonts w:ascii="Calibri" w:hAnsi="Calibri" w:cs="Calibri"/>
                <w:sz w:val="22"/>
                <w:szCs w:val="22"/>
              </w:rPr>
            </w:pPr>
            <w:r>
              <w:rPr>
                <w:rFonts w:ascii="Arial" w:hAnsi="Arial" w:cs="Arial"/>
                <w:sz w:val="16"/>
                <w:szCs w:val="16"/>
              </w:rPr>
              <w:t>Ericsson</w:t>
            </w:r>
          </w:p>
        </w:tc>
      </w:tr>
    </w:tbl>
    <w:p w14:paraId="0F0FF329" w14:textId="77777777" w:rsidR="00AF0CFD" w:rsidRDefault="00AF0CFD" w:rsidP="00AF0CFD">
      <w:pPr>
        <w:rPr>
          <w:rFonts w:ascii="Calibri" w:hAnsi="Calibri" w:cs="Calibri"/>
          <w:color w:val="000000"/>
          <w:sz w:val="22"/>
          <w:szCs w:val="22"/>
        </w:rPr>
      </w:pPr>
      <w:r>
        <w:rPr>
          <w:rFonts w:ascii="Calibri" w:hAnsi="Calibri" w:cs="Calibri"/>
          <w:color w:val="000000"/>
          <w:sz w:val="22"/>
          <w:szCs w:val="22"/>
        </w:rPr>
        <w:t> </w:t>
      </w:r>
    </w:p>
    <w:p w14:paraId="71F013D4" w14:textId="77777777" w:rsidR="00AF0CFD" w:rsidRDefault="00AF0CFD" w:rsidP="00AF0CFD">
      <w:pPr>
        <w:rPr>
          <w:rFonts w:ascii="Calibri" w:hAnsi="Calibri" w:cs="Calibri"/>
          <w:color w:val="000000"/>
          <w:sz w:val="22"/>
          <w:szCs w:val="22"/>
        </w:rPr>
      </w:pPr>
      <w:r>
        <w:rPr>
          <w:rFonts w:ascii="Calibri" w:hAnsi="Calibri" w:cs="Calibri"/>
          <w:color w:val="000000"/>
          <w:sz w:val="22"/>
          <w:szCs w:val="22"/>
        </w:rPr>
        <w:t>                            </w:t>
      </w:r>
      <w:r>
        <w:rPr>
          <w:rStyle w:val="apple-converted-space"/>
          <w:rFonts w:ascii="Calibri" w:hAnsi="Calibri" w:cs="Calibri"/>
          <w:color w:val="000000"/>
          <w:sz w:val="22"/>
          <w:szCs w:val="22"/>
        </w:rPr>
        <w:t> </w:t>
      </w:r>
      <w:r>
        <w:rPr>
          <w:rFonts w:ascii="Calibri" w:hAnsi="Calibri" w:cs="Calibri"/>
          <w:color w:val="000000"/>
          <w:sz w:val="22"/>
          <w:szCs w:val="22"/>
          <w:u w:val="single"/>
        </w:rPr>
        <w:t>RAN4#91</w:t>
      </w:r>
    </w:p>
    <w:p w14:paraId="2235A51A" w14:textId="77777777" w:rsidR="00AF0CFD" w:rsidRDefault="00AF0CFD" w:rsidP="00AF0CFD">
      <w:pPr>
        <w:rPr>
          <w:rFonts w:ascii="Calibri" w:hAnsi="Calibri" w:cs="Calibri"/>
          <w:color w:val="000000"/>
          <w:sz w:val="22"/>
          <w:szCs w:val="22"/>
        </w:rPr>
      </w:pPr>
      <w:r>
        <w:rPr>
          <w:rFonts w:ascii="Calibri" w:hAnsi="Calibri" w:cs="Calibri"/>
          <w:color w:val="000000"/>
          <w:sz w:val="22"/>
          <w:szCs w:val="22"/>
        </w:rPr>
        <w:t> </w:t>
      </w:r>
    </w:p>
    <w:tbl>
      <w:tblPr>
        <w:tblW w:w="6280" w:type="dxa"/>
        <w:tblInd w:w="-3" w:type="dxa"/>
        <w:tblCellMar>
          <w:left w:w="0" w:type="dxa"/>
          <w:right w:w="0" w:type="dxa"/>
        </w:tblCellMar>
        <w:tblLook w:val="04A0" w:firstRow="1" w:lastRow="0" w:firstColumn="1" w:lastColumn="0" w:noHBand="0" w:noVBand="1"/>
      </w:tblPr>
      <w:tblGrid>
        <w:gridCol w:w="1271"/>
        <w:gridCol w:w="3827"/>
        <w:gridCol w:w="1182"/>
      </w:tblGrid>
      <w:tr w:rsidR="00AF0CFD" w14:paraId="13C6442E" w14:textId="77777777" w:rsidTr="00580DA0">
        <w:trPr>
          <w:trHeight w:val="900"/>
        </w:trPr>
        <w:tc>
          <w:tcPr>
            <w:tcW w:w="1271" w:type="dxa"/>
            <w:tcBorders>
              <w:top w:val="single" w:sz="8" w:space="0" w:color="A6A6A6"/>
              <w:left w:val="single" w:sz="8" w:space="0" w:color="A6A6A6"/>
              <w:bottom w:val="single" w:sz="8" w:space="0" w:color="A6A6A6"/>
              <w:right w:val="single" w:sz="8" w:space="0" w:color="A6A6A6"/>
            </w:tcBorders>
            <w:tcMar>
              <w:top w:w="0" w:type="dxa"/>
              <w:left w:w="70" w:type="dxa"/>
              <w:bottom w:w="0" w:type="dxa"/>
              <w:right w:w="70" w:type="dxa"/>
            </w:tcMar>
            <w:hideMark/>
          </w:tcPr>
          <w:p w14:paraId="7F0B9E4C" w14:textId="77777777" w:rsidR="00AF0CFD" w:rsidRDefault="00AF0CFD" w:rsidP="00580DA0">
            <w:pPr>
              <w:rPr>
                <w:rFonts w:ascii="Calibri" w:hAnsi="Calibri" w:cs="Calibri"/>
                <w:sz w:val="22"/>
                <w:szCs w:val="22"/>
              </w:rPr>
            </w:pPr>
            <w:hyperlink r:id="rId24" w:history="1">
              <w:r>
                <w:rPr>
                  <w:rStyle w:val="Hyperlink"/>
                  <w:rFonts w:ascii="Arial" w:hAnsi="Arial" w:cs="Arial"/>
                  <w:b/>
                  <w:bCs/>
                  <w:sz w:val="16"/>
                  <w:szCs w:val="16"/>
                </w:rPr>
                <w:t>R4-1907162</w:t>
              </w:r>
            </w:hyperlink>
          </w:p>
        </w:tc>
        <w:tc>
          <w:tcPr>
            <w:tcW w:w="3827" w:type="dxa"/>
            <w:tcBorders>
              <w:top w:val="single" w:sz="8" w:space="0" w:color="A6A6A6"/>
              <w:left w:val="nil"/>
              <w:bottom w:val="single" w:sz="8" w:space="0" w:color="A6A6A6"/>
              <w:right w:val="single" w:sz="8" w:space="0" w:color="A6A6A6"/>
            </w:tcBorders>
            <w:tcMar>
              <w:top w:w="0" w:type="dxa"/>
              <w:left w:w="70" w:type="dxa"/>
              <w:bottom w:w="0" w:type="dxa"/>
              <w:right w:w="70" w:type="dxa"/>
            </w:tcMar>
            <w:hideMark/>
          </w:tcPr>
          <w:p w14:paraId="7BC4D13A" w14:textId="77777777" w:rsidR="00AF0CFD" w:rsidRDefault="00AF0CFD" w:rsidP="00580DA0">
            <w:pPr>
              <w:rPr>
                <w:rFonts w:ascii="Calibri" w:hAnsi="Calibri" w:cs="Calibri"/>
                <w:sz w:val="22"/>
                <w:szCs w:val="22"/>
              </w:rPr>
            </w:pPr>
            <w:r>
              <w:rPr>
                <w:rFonts w:ascii="Arial" w:hAnsi="Arial" w:cs="Arial"/>
                <w:sz w:val="16"/>
                <w:szCs w:val="16"/>
              </w:rPr>
              <w:t>n14 A-MPR</w:t>
            </w:r>
          </w:p>
        </w:tc>
        <w:tc>
          <w:tcPr>
            <w:tcW w:w="1182" w:type="dxa"/>
            <w:tcBorders>
              <w:top w:val="single" w:sz="8" w:space="0" w:color="A6A6A6"/>
              <w:left w:val="nil"/>
              <w:bottom w:val="single" w:sz="8" w:space="0" w:color="A6A6A6"/>
              <w:right w:val="single" w:sz="8" w:space="0" w:color="A6A6A6"/>
            </w:tcBorders>
            <w:tcMar>
              <w:top w:w="0" w:type="dxa"/>
              <w:left w:w="70" w:type="dxa"/>
              <w:bottom w:w="0" w:type="dxa"/>
              <w:right w:w="70" w:type="dxa"/>
            </w:tcMar>
            <w:hideMark/>
          </w:tcPr>
          <w:p w14:paraId="489B9595" w14:textId="77777777" w:rsidR="00AF0CFD" w:rsidRDefault="00AF0CFD" w:rsidP="00580DA0">
            <w:pPr>
              <w:rPr>
                <w:rFonts w:ascii="Calibri" w:hAnsi="Calibri" w:cs="Calibri"/>
                <w:sz w:val="22"/>
                <w:szCs w:val="22"/>
              </w:rPr>
            </w:pPr>
            <w:r>
              <w:rPr>
                <w:rFonts w:ascii="Arial" w:hAnsi="Arial" w:cs="Arial"/>
                <w:sz w:val="16"/>
                <w:szCs w:val="16"/>
              </w:rPr>
              <w:t>Qualcomm Incorporated</w:t>
            </w:r>
          </w:p>
        </w:tc>
      </w:tr>
      <w:tr w:rsidR="00AF0CFD" w14:paraId="6F876A08" w14:textId="77777777" w:rsidTr="00580DA0">
        <w:trPr>
          <w:trHeight w:val="90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38326464" w14:textId="77777777" w:rsidR="00AF0CFD" w:rsidRDefault="00AF0CFD" w:rsidP="00580DA0">
            <w:pPr>
              <w:rPr>
                <w:rFonts w:ascii="Calibri" w:hAnsi="Calibri" w:cs="Calibri"/>
                <w:sz w:val="22"/>
                <w:szCs w:val="22"/>
              </w:rPr>
            </w:pPr>
            <w:hyperlink r:id="rId25" w:history="1">
              <w:r>
                <w:rPr>
                  <w:rStyle w:val="Hyperlink"/>
                  <w:rFonts w:ascii="Arial" w:hAnsi="Arial" w:cs="Arial"/>
                  <w:b/>
                  <w:bCs/>
                  <w:sz w:val="16"/>
                  <w:szCs w:val="16"/>
                </w:rPr>
                <w:t>R4-1907783</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00421557" w14:textId="77777777" w:rsidR="00AF0CFD" w:rsidRDefault="00AF0CFD" w:rsidP="00580DA0">
            <w:pPr>
              <w:rPr>
                <w:rFonts w:ascii="Calibri" w:hAnsi="Calibri" w:cs="Calibri"/>
                <w:sz w:val="22"/>
                <w:szCs w:val="22"/>
              </w:rPr>
            </w:pPr>
            <w:r>
              <w:rPr>
                <w:rFonts w:ascii="Arial" w:hAnsi="Arial" w:cs="Arial"/>
                <w:sz w:val="16"/>
                <w:szCs w:val="16"/>
              </w:rPr>
              <w:t>Introduction of band n14 - CR to TS 38.101-1</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02396940" w14:textId="77777777" w:rsidR="00AF0CFD" w:rsidRDefault="00AF0CFD" w:rsidP="00580DA0">
            <w:pPr>
              <w:rPr>
                <w:rFonts w:ascii="Calibri" w:hAnsi="Calibri" w:cs="Calibri"/>
                <w:sz w:val="22"/>
                <w:szCs w:val="22"/>
              </w:rPr>
            </w:pPr>
            <w:r>
              <w:rPr>
                <w:rFonts w:ascii="Arial" w:hAnsi="Arial" w:cs="Arial"/>
                <w:sz w:val="16"/>
                <w:szCs w:val="16"/>
              </w:rPr>
              <w:t>Ericsson, AT&amp;T</w:t>
            </w:r>
          </w:p>
        </w:tc>
      </w:tr>
      <w:tr w:rsidR="00AF0CFD" w14:paraId="27A80E29" w14:textId="77777777" w:rsidTr="00580DA0">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38FB9C72" w14:textId="77777777" w:rsidR="00AF0CFD" w:rsidRDefault="00AF0CFD" w:rsidP="00580DA0">
            <w:pPr>
              <w:rPr>
                <w:rFonts w:ascii="Calibri" w:hAnsi="Calibri" w:cs="Calibri"/>
                <w:sz w:val="22"/>
                <w:szCs w:val="22"/>
              </w:rPr>
            </w:pPr>
            <w:hyperlink r:id="rId26" w:history="1">
              <w:r>
                <w:rPr>
                  <w:rStyle w:val="Hyperlink"/>
                  <w:rFonts w:ascii="Arial" w:hAnsi="Arial" w:cs="Arial"/>
                  <w:b/>
                  <w:bCs/>
                  <w:sz w:val="16"/>
                  <w:szCs w:val="16"/>
                </w:rPr>
                <w:t>R4-1905964</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27AD9C74" w14:textId="77777777" w:rsidR="00AF0CFD" w:rsidRDefault="00AF0CFD" w:rsidP="00580DA0">
            <w:pPr>
              <w:rPr>
                <w:rFonts w:ascii="Calibri" w:hAnsi="Calibri" w:cs="Calibri"/>
                <w:sz w:val="22"/>
                <w:szCs w:val="22"/>
              </w:rPr>
            </w:pPr>
            <w:r>
              <w:rPr>
                <w:rFonts w:ascii="Arial" w:hAnsi="Arial" w:cs="Arial"/>
                <w:sz w:val="16"/>
                <w:szCs w:val="16"/>
              </w:rPr>
              <w:t>Introduction of band n14 - CR to TS 38.104</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4A57DC37" w14:textId="77777777" w:rsidR="00AF0CFD" w:rsidRDefault="00AF0CFD" w:rsidP="00580DA0">
            <w:pPr>
              <w:rPr>
                <w:rFonts w:ascii="Calibri" w:hAnsi="Calibri" w:cs="Calibri"/>
                <w:sz w:val="22"/>
                <w:szCs w:val="22"/>
              </w:rPr>
            </w:pPr>
            <w:r>
              <w:rPr>
                <w:rFonts w:ascii="Arial" w:hAnsi="Arial" w:cs="Arial"/>
                <w:sz w:val="16"/>
                <w:szCs w:val="16"/>
              </w:rPr>
              <w:t>Ericsson</w:t>
            </w:r>
          </w:p>
        </w:tc>
      </w:tr>
      <w:tr w:rsidR="00AF0CFD" w14:paraId="3FFFE3EF" w14:textId="77777777" w:rsidTr="00580DA0">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75340F1C" w14:textId="77777777" w:rsidR="00AF0CFD" w:rsidRDefault="00AF0CFD" w:rsidP="00580DA0">
            <w:pPr>
              <w:rPr>
                <w:rFonts w:ascii="Calibri" w:hAnsi="Calibri" w:cs="Calibri"/>
                <w:sz w:val="22"/>
                <w:szCs w:val="22"/>
              </w:rPr>
            </w:pPr>
            <w:hyperlink r:id="rId27" w:history="1">
              <w:r>
                <w:rPr>
                  <w:rStyle w:val="Hyperlink"/>
                  <w:rFonts w:ascii="Arial" w:hAnsi="Arial" w:cs="Arial"/>
                  <w:b/>
                  <w:bCs/>
                  <w:sz w:val="16"/>
                  <w:szCs w:val="16"/>
                </w:rPr>
                <w:t>R4-1905965</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6934ABAA" w14:textId="77777777" w:rsidR="00AF0CFD" w:rsidRDefault="00AF0CFD" w:rsidP="00580DA0">
            <w:pPr>
              <w:rPr>
                <w:rFonts w:ascii="Calibri" w:hAnsi="Calibri" w:cs="Calibri"/>
                <w:sz w:val="22"/>
                <w:szCs w:val="22"/>
              </w:rPr>
            </w:pPr>
            <w:r>
              <w:rPr>
                <w:rFonts w:ascii="Arial" w:hAnsi="Arial" w:cs="Arial"/>
                <w:sz w:val="16"/>
                <w:szCs w:val="16"/>
              </w:rPr>
              <w:t>Introduction of band n14 - CR to TS 38.141-1</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24AA9AC3" w14:textId="77777777" w:rsidR="00AF0CFD" w:rsidRDefault="00AF0CFD" w:rsidP="00580DA0">
            <w:pPr>
              <w:rPr>
                <w:rFonts w:ascii="Calibri" w:hAnsi="Calibri" w:cs="Calibri"/>
                <w:sz w:val="22"/>
                <w:szCs w:val="22"/>
              </w:rPr>
            </w:pPr>
            <w:r>
              <w:rPr>
                <w:rFonts w:ascii="Arial" w:hAnsi="Arial" w:cs="Arial"/>
                <w:sz w:val="16"/>
                <w:szCs w:val="16"/>
              </w:rPr>
              <w:t>Ericsson</w:t>
            </w:r>
          </w:p>
        </w:tc>
      </w:tr>
      <w:tr w:rsidR="00AF0CFD" w14:paraId="4E6A7E80" w14:textId="77777777" w:rsidTr="00580DA0">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56D83166" w14:textId="77777777" w:rsidR="00AF0CFD" w:rsidRDefault="00AF0CFD" w:rsidP="00580DA0">
            <w:pPr>
              <w:rPr>
                <w:rFonts w:ascii="Calibri" w:hAnsi="Calibri" w:cs="Calibri"/>
                <w:sz w:val="22"/>
                <w:szCs w:val="22"/>
              </w:rPr>
            </w:pPr>
            <w:hyperlink r:id="rId28" w:history="1">
              <w:r>
                <w:rPr>
                  <w:rStyle w:val="Hyperlink"/>
                  <w:rFonts w:ascii="Arial" w:hAnsi="Arial" w:cs="Arial"/>
                  <w:b/>
                  <w:bCs/>
                  <w:sz w:val="16"/>
                  <w:szCs w:val="16"/>
                </w:rPr>
                <w:t>R4-1905966</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3EEBED46" w14:textId="77777777" w:rsidR="00AF0CFD" w:rsidRDefault="00AF0CFD" w:rsidP="00580DA0">
            <w:pPr>
              <w:rPr>
                <w:rFonts w:ascii="Calibri" w:hAnsi="Calibri" w:cs="Calibri"/>
                <w:sz w:val="22"/>
                <w:szCs w:val="22"/>
              </w:rPr>
            </w:pPr>
            <w:r>
              <w:rPr>
                <w:rFonts w:ascii="Arial" w:hAnsi="Arial" w:cs="Arial"/>
                <w:sz w:val="16"/>
                <w:szCs w:val="16"/>
              </w:rPr>
              <w:t>Introduction of band n14 - CR to TS 38.141-2</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7BFA5A63" w14:textId="77777777" w:rsidR="00AF0CFD" w:rsidRDefault="00AF0CFD" w:rsidP="00580DA0">
            <w:pPr>
              <w:rPr>
                <w:rFonts w:ascii="Calibri" w:hAnsi="Calibri" w:cs="Calibri"/>
                <w:sz w:val="22"/>
                <w:szCs w:val="22"/>
              </w:rPr>
            </w:pPr>
            <w:r>
              <w:rPr>
                <w:rFonts w:ascii="Arial" w:hAnsi="Arial" w:cs="Arial"/>
                <w:sz w:val="16"/>
                <w:szCs w:val="16"/>
              </w:rPr>
              <w:t>Ericsson</w:t>
            </w:r>
          </w:p>
        </w:tc>
      </w:tr>
      <w:tr w:rsidR="00AF0CFD" w14:paraId="5482E0AF" w14:textId="77777777" w:rsidTr="00580DA0">
        <w:trPr>
          <w:trHeight w:val="90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6683DC20" w14:textId="77777777" w:rsidR="00AF0CFD" w:rsidRDefault="00AF0CFD" w:rsidP="00580DA0">
            <w:pPr>
              <w:rPr>
                <w:rFonts w:ascii="Calibri" w:hAnsi="Calibri" w:cs="Calibri"/>
                <w:sz w:val="22"/>
                <w:szCs w:val="22"/>
              </w:rPr>
            </w:pPr>
            <w:hyperlink r:id="rId29" w:history="1">
              <w:r>
                <w:rPr>
                  <w:rStyle w:val="Hyperlink"/>
                  <w:rFonts w:ascii="Arial" w:hAnsi="Arial" w:cs="Arial"/>
                  <w:b/>
                  <w:bCs/>
                  <w:sz w:val="16"/>
                  <w:szCs w:val="16"/>
                </w:rPr>
                <w:t>R4-1905967</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6BA0997B" w14:textId="77777777" w:rsidR="00AF0CFD" w:rsidRDefault="00AF0CFD" w:rsidP="00580DA0">
            <w:pPr>
              <w:rPr>
                <w:rFonts w:ascii="Calibri" w:hAnsi="Calibri" w:cs="Calibri"/>
                <w:sz w:val="22"/>
                <w:szCs w:val="22"/>
              </w:rPr>
            </w:pPr>
            <w:r>
              <w:rPr>
                <w:rFonts w:ascii="Arial" w:hAnsi="Arial" w:cs="Arial"/>
                <w:sz w:val="16"/>
                <w:szCs w:val="16"/>
              </w:rPr>
              <w:t>Introduction of band n14 - CR to TS 36.104</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0B2CE611" w14:textId="77777777" w:rsidR="00AF0CFD" w:rsidRDefault="00AF0CFD" w:rsidP="00580DA0">
            <w:pPr>
              <w:rPr>
                <w:rFonts w:ascii="Calibri" w:hAnsi="Calibri" w:cs="Calibri"/>
                <w:sz w:val="22"/>
                <w:szCs w:val="22"/>
              </w:rPr>
            </w:pPr>
            <w:r>
              <w:rPr>
                <w:rFonts w:ascii="Arial" w:hAnsi="Arial" w:cs="Arial"/>
                <w:sz w:val="16"/>
                <w:szCs w:val="16"/>
              </w:rPr>
              <w:t>Ericsson</w:t>
            </w:r>
          </w:p>
        </w:tc>
      </w:tr>
      <w:tr w:rsidR="00AF0CFD" w14:paraId="03D214C4" w14:textId="77777777" w:rsidTr="00580DA0">
        <w:trPr>
          <w:trHeight w:val="90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3BF2707E" w14:textId="77777777" w:rsidR="00AF0CFD" w:rsidRDefault="00AF0CFD" w:rsidP="00580DA0">
            <w:pPr>
              <w:rPr>
                <w:rFonts w:ascii="Calibri" w:hAnsi="Calibri" w:cs="Calibri"/>
                <w:sz w:val="22"/>
                <w:szCs w:val="22"/>
              </w:rPr>
            </w:pPr>
            <w:hyperlink r:id="rId30" w:history="1">
              <w:r>
                <w:rPr>
                  <w:rStyle w:val="Hyperlink"/>
                  <w:rFonts w:ascii="Arial" w:hAnsi="Arial" w:cs="Arial"/>
                  <w:b/>
                  <w:bCs/>
                  <w:sz w:val="16"/>
                  <w:szCs w:val="16"/>
                </w:rPr>
                <w:t>R4-1905968</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5ED26039" w14:textId="77777777" w:rsidR="00AF0CFD" w:rsidRDefault="00AF0CFD" w:rsidP="00580DA0">
            <w:pPr>
              <w:rPr>
                <w:rFonts w:ascii="Calibri" w:hAnsi="Calibri" w:cs="Calibri"/>
                <w:sz w:val="22"/>
                <w:szCs w:val="22"/>
              </w:rPr>
            </w:pPr>
            <w:r>
              <w:rPr>
                <w:rFonts w:ascii="Arial" w:hAnsi="Arial" w:cs="Arial"/>
                <w:sz w:val="16"/>
                <w:szCs w:val="16"/>
              </w:rPr>
              <w:t>Introduction of band n14 - CR to TS 36.141</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47C24B5D" w14:textId="77777777" w:rsidR="00AF0CFD" w:rsidRDefault="00AF0CFD" w:rsidP="00580DA0">
            <w:pPr>
              <w:rPr>
                <w:rFonts w:ascii="Calibri" w:hAnsi="Calibri" w:cs="Calibri"/>
                <w:sz w:val="22"/>
                <w:szCs w:val="22"/>
              </w:rPr>
            </w:pPr>
            <w:r>
              <w:rPr>
                <w:rFonts w:ascii="Arial" w:hAnsi="Arial" w:cs="Arial"/>
                <w:sz w:val="16"/>
                <w:szCs w:val="16"/>
              </w:rPr>
              <w:t>Ericsson</w:t>
            </w:r>
          </w:p>
        </w:tc>
      </w:tr>
      <w:tr w:rsidR="00AF0CFD" w14:paraId="560E0319" w14:textId="77777777" w:rsidTr="00580DA0">
        <w:trPr>
          <w:trHeight w:val="90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2D735ED9" w14:textId="77777777" w:rsidR="00AF0CFD" w:rsidRDefault="00AF0CFD" w:rsidP="00580DA0">
            <w:pPr>
              <w:rPr>
                <w:rFonts w:ascii="Calibri" w:hAnsi="Calibri" w:cs="Calibri"/>
                <w:sz w:val="22"/>
                <w:szCs w:val="22"/>
              </w:rPr>
            </w:pPr>
            <w:hyperlink r:id="rId31" w:history="1">
              <w:r>
                <w:rPr>
                  <w:rStyle w:val="Hyperlink"/>
                  <w:rFonts w:ascii="Arial" w:hAnsi="Arial" w:cs="Arial"/>
                  <w:b/>
                  <w:bCs/>
                  <w:sz w:val="16"/>
                  <w:szCs w:val="16"/>
                </w:rPr>
                <w:t>R4-1905969</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3E0A74C9" w14:textId="77777777" w:rsidR="00AF0CFD" w:rsidRDefault="00AF0CFD" w:rsidP="00580DA0">
            <w:pPr>
              <w:rPr>
                <w:rFonts w:ascii="Calibri" w:hAnsi="Calibri" w:cs="Calibri"/>
                <w:sz w:val="22"/>
                <w:szCs w:val="22"/>
              </w:rPr>
            </w:pPr>
            <w:r>
              <w:rPr>
                <w:rFonts w:ascii="Arial" w:hAnsi="Arial" w:cs="Arial"/>
                <w:sz w:val="16"/>
                <w:szCs w:val="16"/>
              </w:rPr>
              <w:t>Introduction of band n14 - CR to TS 37.104</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322F2793" w14:textId="77777777" w:rsidR="00AF0CFD" w:rsidRDefault="00AF0CFD" w:rsidP="00580DA0">
            <w:pPr>
              <w:rPr>
                <w:rFonts w:ascii="Calibri" w:hAnsi="Calibri" w:cs="Calibri"/>
                <w:sz w:val="22"/>
                <w:szCs w:val="22"/>
              </w:rPr>
            </w:pPr>
            <w:r>
              <w:rPr>
                <w:rFonts w:ascii="Arial" w:hAnsi="Arial" w:cs="Arial"/>
                <w:sz w:val="16"/>
                <w:szCs w:val="16"/>
              </w:rPr>
              <w:t>Ericsson</w:t>
            </w:r>
          </w:p>
        </w:tc>
      </w:tr>
      <w:tr w:rsidR="00AF0CFD" w14:paraId="56D57C2B" w14:textId="77777777" w:rsidTr="00580DA0">
        <w:trPr>
          <w:trHeight w:val="90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7299C7F8" w14:textId="77777777" w:rsidR="00AF0CFD" w:rsidRDefault="00AF0CFD" w:rsidP="00580DA0">
            <w:pPr>
              <w:rPr>
                <w:rFonts w:ascii="Calibri" w:hAnsi="Calibri" w:cs="Calibri"/>
                <w:sz w:val="22"/>
                <w:szCs w:val="22"/>
              </w:rPr>
            </w:pPr>
            <w:hyperlink r:id="rId32" w:history="1">
              <w:r>
                <w:rPr>
                  <w:rStyle w:val="Hyperlink"/>
                  <w:rFonts w:ascii="Arial" w:hAnsi="Arial" w:cs="Arial"/>
                  <w:b/>
                  <w:bCs/>
                  <w:sz w:val="16"/>
                  <w:szCs w:val="16"/>
                </w:rPr>
                <w:t>R4-1905970</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109978E5" w14:textId="77777777" w:rsidR="00AF0CFD" w:rsidRDefault="00AF0CFD" w:rsidP="00580DA0">
            <w:pPr>
              <w:rPr>
                <w:rFonts w:ascii="Calibri" w:hAnsi="Calibri" w:cs="Calibri"/>
                <w:sz w:val="22"/>
                <w:szCs w:val="22"/>
              </w:rPr>
            </w:pPr>
            <w:r>
              <w:rPr>
                <w:rFonts w:ascii="Arial" w:hAnsi="Arial" w:cs="Arial"/>
                <w:sz w:val="16"/>
                <w:szCs w:val="16"/>
              </w:rPr>
              <w:t>Introduction of band n14 - CR to TS 37.141</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6ABFB025" w14:textId="77777777" w:rsidR="00AF0CFD" w:rsidRDefault="00AF0CFD" w:rsidP="00580DA0">
            <w:pPr>
              <w:rPr>
                <w:rFonts w:ascii="Calibri" w:hAnsi="Calibri" w:cs="Calibri"/>
                <w:sz w:val="22"/>
                <w:szCs w:val="22"/>
              </w:rPr>
            </w:pPr>
            <w:r>
              <w:rPr>
                <w:rFonts w:ascii="Arial" w:hAnsi="Arial" w:cs="Arial"/>
                <w:sz w:val="16"/>
                <w:szCs w:val="16"/>
              </w:rPr>
              <w:t>Ericsson</w:t>
            </w:r>
          </w:p>
        </w:tc>
      </w:tr>
      <w:tr w:rsidR="00AF0CFD" w14:paraId="56E386FD" w14:textId="77777777" w:rsidTr="00580DA0">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570959B5" w14:textId="77777777" w:rsidR="00AF0CFD" w:rsidRDefault="00AF0CFD" w:rsidP="00580DA0">
            <w:pPr>
              <w:rPr>
                <w:rFonts w:ascii="Calibri" w:hAnsi="Calibri" w:cs="Calibri"/>
                <w:sz w:val="22"/>
                <w:szCs w:val="22"/>
              </w:rPr>
            </w:pPr>
            <w:hyperlink r:id="rId33" w:history="1">
              <w:r>
                <w:rPr>
                  <w:rStyle w:val="Hyperlink"/>
                  <w:rFonts w:ascii="Arial" w:hAnsi="Arial" w:cs="Arial"/>
                  <w:b/>
                  <w:bCs/>
                  <w:sz w:val="16"/>
                  <w:szCs w:val="16"/>
                </w:rPr>
                <w:t>R4-1907836</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1CC357A9" w14:textId="77777777" w:rsidR="00AF0CFD" w:rsidRDefault="00AF0CFD" w:rsidP="00580DA0">
            <w:pPr>
              <w:rPr>
                <w:rFonts w:ascii="Calibri" w:hAnsi="Calibri" w:cs="Calibri"/>
                <w:sz w:val="22"/>
                <w:szCs w:val="22"/>
              </w:rPr>
            </w:pPr>
            <w:r>
              <w:rPr>
                <w:rFonts w:ascii="Arial" w:hAnsi="Arial" w:cs="Arial"/>
                <w:sz w:val="16"/>
                <w:szCs w:val="16"/>
              </w:rPr>
              <w:t>Introduction of Band n14 in TS 37.105</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0D06BF3F" w14:textId="77777777" w:rsidR="00AF0CFD" w:rsidRDefault="00AF0CFD" w:rsidP="00580DA0">
            <w:pPr>
              <w:rPr>
                <w:rFonts w:ascii="Calibri" w:hAnsi="Calibri" w:cs="Calibri"/>
                <w:sz w:val="22"/>
                <w:szCs w:val="22"/>
              </w:rPr>
            </w:pPr>
            <w:r>
              <w:rPr>
                <w:rFonts w:ascii="Arial" w:hAnsi="Arial" w:cs="Arial"/>
                <w:sz w:val="16"/>
                <w:szCs w:val="16"/>
              </w:rPr>
              <w:t>Ericsson</w:t>
            </w:r>
          </w:p>
        </w:tc>
      </w:tr>
      <w:tr w:rsidR="00AF0CFD" w14:paraId="4C8807C7" w14:textId="77777777" w:rsidTr="00580DA0">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71BE6D1A" w14:textId="77777777" w:rsidR="00AF0CFD" w:rsidRDefault="00AF0CFD" w:rsidP="00580DA0">
            <w:pPr>
              <w:rPr>
                <w:rFonts w:ascii="Calibri" w:hAnsi="Calibri" w:cs="Calibri"/>
                <w:sz w:val="22"/>
                <w:szCs w:val="22"/>
              </w:rPr>
            </w:pPr>
            <w:hyperlink r:id="rId34" w:history="1">
              <w:r>
                <w:rPr>
                  <w:rStyle w:val="Hyperlink"/>
                  <w:rFonts w:ascii="Arial" w:hAnsi="Arial" w:cs="Arial"/>
                  <w:b/>
                  <w:bCs/>
                  <w:sz w:val="16"/>
                  <w:szCs w:val="16"/>
                </w:rPr>
                <w:t>R4-1907837</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316C6C71" w14:textId="77777777" w:rsidR="00AF0CFD" w:rsidRDefault="00AF0CFD" w:rsidP="00580DA0">
            <w:pPr>
              <w:rPr>
                <w:rFonts w:ascii="Calibri" w:hAnsi="Calibri" w:cs="Calibri"/>
                <w:sz w:val="22"/>
                <w:szCs w:val="22"/>
              </w:rPr>
            </w:pPr>
            <w:r>
              <w:rPr>
                <w:rFonts w:ascii="Arial" w:hAnsi="Arial" w:cs="Arial"/>
                <w:sz w:val="16"/>
                <w:szCs w:val="16"/>
              </w:rPr>
              <w:t>Introduction of Band n14 in TS 37.145-1</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2788F768" w14:textId="77777777" w:rsidR="00AF0CFD" w:rsidRDefault="00AF0CFD" w:rsidP="00580DA0">
            <w:pPr>
              <w:rPr>
                <w:rFonts w:ascii="Calibri" w:hAnsi="Calibri" w:cs="Calibri"/>
                <w:sz w:val="22"/>
                <w:szCs w:val="22"/>
              </w:rPr>
            </w:pPr>
            <w:r>
              <w:rPr>
                <w:rFonts w:ascii="Arial" w:hAnsi="Arial" w:cs="Arial"/>
                <w:sz w:val="16"/>
                <w:szCs w:val="16"/>
              </w:rPr>
              <w:t>Ericsson</w:t>
            </w:r>
          </w:p>
        </w:tc>
      </w:tr>
      <w:tr w:rsidR="00AF0CFD" w14:paraId="65DDE0EC" w14:textId="77777777" w:rsidTr="00580DA0">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199F4393" w14:textId="77777777" w:rsidR="00AF0CFD" w:rsidRDefault="00AF0CFD" w:rsidP="00580DA0">
            <w:pPr>
              <w:rPr>
                <w:rFonts w:ascii="Calibri" w:hAnsi="Calibri" w:cs="Calibri"/>
                <w:sz w:val="22"/>
                <w:szCs w:val="22"/>
              </w:rPr>
            </w:pPr>
            <w:hyperlink r:id="rId35" w:history="1">
              <w:r>
                <w:rPr>
                  <w:rStyle w:val="Hyperlink"/>
                  <w:rFonts w:ascii="Arial" w:hAnsi="Arial" w:cs="Arial"/>
                  <w:b/>
                  <w:bCs/>
                  <w:sz w:val="16"/>
                  <w:szCs w:val="16"/>
                </w:rPr>
                <w:t>R4-1907838</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0DF00F8F" w14:textId="77777777" w:rsidR="00AF0CFD" w:rsidRDefault="00AF0CFD" w:rsidP="00580DA0">
            <w:pPr>
              <w:rPr>
                <w:rFonts w:ascii="Calibri" w:hAnsi="Calibri" w:cs="Calibri"/>
                <w:sz w:val="22"/>
                <w:szCs w:val="22"/>
              </w:rPr>
            </w:pPr>
            <w:r>
              <w:rPr>
                <w:rFonts w:ascii="Arial" w:hAnsi="Arial" w:cs="Arial"/>
                <w:sz w:val="16"/>
                <w:szCs w:val="16"/>
              </w:rPr>
              <w:t>Introduction of Band n14 in TS 37.145-2</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4D919A6B" w14:textId="77777777" w:rsidR="00AF0CFD" w:rsidRDefault="00AF0CFD" w:rsidP="00580DA0">
            <w:pPr>
              <w:rPr>
                <w:rFonts w:ascii="Calibri" w:hAnsi="Calibri" w:cs="Calibri"/>
                <w:sz w:val="22"/>
                <w:szCs w:val="22"/>
              </w:rPr>
            </w:pPr>
            <w:r>
              <w:rPr>
                <w:rFonts w:ascii="Arial" w:hAnsi="Arial" w:cs="Arial"/>
                <w:sz w:val="16"/>
                <w:szCs w:val="16"/>
              </w:rPr>
              <w:t>Ericsson</w:t>
            </w:r>
          </w:p>
        </w:tc>
      </w:tr>
      <w:tr w:rsidR="00AF0CFD" w14:paraId="452D526E" w14:textId="77777777" w:rsidTr="00580DA0">
        <w:trPr>
          <w:trHeight w:val="90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0C0AA6B6" w14:textId="77777777" w:rsidR="00AF0CFD" w:rsidRDefault="00AF0CFD" w:rsidP="00580DA0">
            <w:pPr>
              <w:rPr>
                <w:rFonts w:ascii="Calibri" w:hAnsi="Calibri" w:cs="Calibri"/>
                <w:sz w:val="22"/>
                <w:szCs w:val="22"/>
              </w:rPr>
            </w:pPr>
            <w:hyperlink r:id="rId36" w:history="1">
              <w:r>
                <w:rPr>
                  <w:rStyle w:val="Hyperlink"/>
                  <w:rFonts w:ascii="Arial" w:hAnsi="Arial" w:cs="Arial"/>
                  <w:b/>
                  <w:bCs/>
                  <w:sz w:val="16"/>
                  <w:szCs w:val="16"/>
                </w:rPr>
                <w:t>R4-1905962</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0FAA59F4" w14:textId="77777777" w:rsidR="00AF0CFD" w:rsidRDefault="00AF0CFD" w:rsidP="00580DA0">
            <w:pPr>
              <w:rPr>
                <w:rFonts w:ascii="Calibri" w:hAnsi="Calibri" w:cs="Calibri"/>
                <w:sz w:val="22"/>
                <w:szCs w:val="22"/>
              </w:rPr>
            </w:pPr>
            <w:r>
              <w:rPr>
                <w:rFonts w:ascii="Arial" w:hAnsi="Arial" w:cs="Arial"/>
                <w:sz w:val="16"/>
                <w:szCs w:val="16"/>
              </w:rPr>
              <w:t>Introduction of band n14 - CR to TS 38.133</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1549A435" w14:textId="77777777" w:rsidR="00AF0CFD" w:rsidRDefault="00AF0CFD" w:rsidP="00580DA0">
            <w:pPr>
              <w:rPr>
                <w:rFonts w:ascii="Calibri" w:hAnsi="Calibri" w:cs="Calibri"/>
                <w:sz w:val="22"/>
                <w:szCs w:val="22"/>
              </w:rPr>
            </w:pPr>
            <w:r>
              <w:rPr>
                <w:rFonts w:ascii="Arial" w:hAnsi="Arial" w:cs="Arial"/>
                <w:sz w:val="16"/>
                <w:szCs w:val="16"/>
              </w:rPr>
              <w:t>Ericsson, AT&amp;T</w:t>
            </w:r>
          </w:p>
        </w:tc>
      </w:tr>
    </w:tbl>
    <w:p w14:paraId="76C0233E" w14:textId="77777777" w:rsidR="00AF0CFD" w:rsidRDefault="00AF0CFD" w:rsidP="00AF0CFD">
      <w:pPr>
        <w:overflowPunct/>
        <w:autoSpaceDE/>
        <w:autoSpaceDN/>
        <w:snapToGrid w:val="0"/>
        <w:spacing w:after="0"/>
        <w:textAlignment w:val="auto"/>
        <w:rPr>
          <w:rFonts w:ascii="Arial" w:hAnsi="Arial" w:cs="Arial"/>
          <w:b/>
          <w:bCs/>
          <w:lang w:eastAsia="ja-JP"/>
        </w:rPr>
      </w:pPr>
    </w:p>
    <w:p w14:paraId="44150732" w14:textId="77777777" w:rsidR="00AF0CFD" w:rsidRPr="003E3A1A" w:rsidRDefault="00AF0CFD" w:rsidP="00AF0CFD">
      <w:pPr>
        <w:overflowPunct/>
        <w:autoSpaceDE/>
        <w:autoSpaceDN/>
        <w:snapToGrid w:val="0"/>
        <w:spacing w:after="0"/>
        <w:textAlignment w:val="auto"/>
        <w:rPr>
          <w:rFonts w:ascii="Arial" w:hAnsi="Arial" w:cs="Arial"/>
          <w:lang w:eastAsia="ja-JP"/>
        </w:rPr>
      </w:pPr>
    </w:p>
    <w:p w14:paraId="79990626" w14:textId="77777777" w:rsidR="003E3A1A" w:rsidRDefault="003E3A1A" w:rsidP="003E3A1A">
      <w:pPr>
        <w:overflowPunct/>
        <w:autoSpaceDE/>
        <w:autoSpaceDN/>
        <w:snapToGrid w:val="0"/>
        <w:spacing w:after="0"/>
        <w:textAlignment w:val="auto"/>
        <w:rPr>
          <w:rFonts w:ascii="Arial" w:hAnsi="Arial" w:cs="Arial"/>
          <w:b/>
          <w:bCs/>
          <w:lang w:eastAsia="ja-JP"/>
        </w:rPr>
      </w:pPr>
      <w:bookmarkStart w:id="0" w:name="_GoBack"/>
      <w:bookmarkEnd w:id="0"/>
    </w:p>
    <w:p w14:paraId="7E8DCBEC"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20D52123"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B64EDB2"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9FF7F0F"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9BA418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970EB8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C077953"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5C6273E"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DDC30F2"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34E68F7"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21D964A"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1B3E1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429F4C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8A19E1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B3A999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224244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F8FB3FE"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6F9041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A1DF67D" w14:textId="77777777" w:rsidR="00D17794" w:rsidRDefault="00D17794" w:rsidP="00D17794">
      <w:pPr>
        <w:pStyle w:val="FP"/>
        <w:rPr>
          <w:sz w:val="12"/>
          <w:szCs w:val="12"/>
        </w:rPr>
      </w:pPr>
      <w:r>
        <w:rPr>
          <w:sz w:val="12"/>
          <w:szCs w:val="12"/>
        </w:rPr>
        <w:lastRenderedPageBreak/>
        <w:t>v04.68</w:t>
      </w:r>
      <w:r>
        <w:rPr>
          <w:sz w:val="12"/>
          <w:szCs w:val="12"/>
        </w:rPr>
        <w:tab/>
        <w:t>21.05.2015</w:t>
      </w:r>
      <w:r>
        <w:rPr>
          <w:sz w:val="12"/>
          <w:szCs w:val="12"/>
        </w:rPr>
        <w:tab/>
      </w:r>
      <w:r>
        <w:rPr>
          <w:sz w:val="12"/>
          <w:szCs w:val="12"/>
        </w:rPr>
        <w:tab/>
        <w:t>minor adaptations for RAN #68</w:t>
      </w:r>
    </w:p>
    <w:p w14:paraId="5A85EBFB"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EBADC7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1A8AABB"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EAA982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19D0B2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0C1CD7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F4BA55"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89D0FC4"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C72B79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57CFE" w14:textId="77777777" w:rsidR="0034206C" w:rsidRDefault="0034206C">
      <w:r>
        <w:separator/>
      </w:r>
    </w:p>
  </w:endnote>
  <w:endnote w:type="continuationSeparator" w:id="0">
    <w:p w14:paraId="034EB198" w14:textId="77777777" w:rsidR="0034206C" w:rsidRDefault="00342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¾’©"/>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EE"/>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4DF43"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BB5CB" w14:textId="77777777" w:rsidR="0034206C" w:rsidRDefault="0034206C">
      <w:r>
        <w:separator/>
      </w:r>
    </w:p>
  </w:footnote>
  <w:footnote w:type="continuationSeparator" w:id="0">
    <w:p w14:paraId="5DBB6B82" w14:textId="77777777" w:rsidR="0034206C" w:rsidRDefault="003420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00D5"/>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206C"/>
    <w:rsid w:val="00344D60"/>
    <w:rsid w:val="00346477"/>
    <w:rsid w:val="00347CB0"/>
    <w:rsid w:val="0036248C"/>
    <w:rsid w:val="003666A8"/>
    <w:rsid w:val="00367401"/>
    <w:rsid w:val="00375678"/>
    <w:rsid w:val="0039390A"/>
    <w:rsid w:val="00394AB0"/>
    <w:rsid w:val="00396252"/>
    <w:rsid w:val="003A4B47"/>
    <w:rsid w:val="003B24AF"/>
    <w:rsid w:val="003B7182"/>
    <w:rsid w:val="003C591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2775D"/>
    <w:rsid w:val="0055346F"/>
    <w:rsid w:val="005579FF"/>
    <w:rsid w:val="005776DD"/>
    <w:rsid w:val="00582117"/>
    <w:rsid w:val="0058478F"/>
    <w:rsid w:val="00593315"/>
    <w:rsid w:val="005A170D"/>
    <w:rsid w:val="005A6C96"/>
    <w:rsid w:val="005D0418"/>
    <w:rsid w:val="005E1D58"/>
    <w:rsid w:val="00610E37"/>
    <w:rsid w:val="006207ED"/>
    <w:rsid w:val="00626BC9"/>
    <w:rsid w:val="00640E20"/>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459"/>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0CFD"/>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0304A"/>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7E448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apple-converted-space">
    <w:name w:val="apple-converted-space"/>
    <w:basedOn w:val="DefaultParagraphFont"/>
    <w:rsid w:val="00AF0C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545735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123782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ldefense.proofpoint.com/v2/url?u=http-3A__www.3gpp.org_ftp_TSG-5FRAN_WG4-5FRadio_TSGR4-5F91_Docs_R4-2D1905969.zip&amp;d=DwMFAg&amp;c=LFYZ-o9_HUMeMTSQicvjIg&amp;r=PEY-4QI_6GlhkZAoRY3IiQ&amp;m=cC1zsjhkZxYtfIaJev2tvsWt3GQcnJy23BmtDhziuj0&amp;s=9IUE2pkKpuKGsJl1jgO06K2H5PHCQCxh9GBaN6dTFHg&amp;e=" TargetMode="External"/><Relationship Id="rId18" Type="http://schemas.openxmlformats.org/officeDocument/2006/relationships/hyperlink" Target="https://urldefense.proofpoint.com/v2/url?u=http-3A__www.3gpp.org_ftp_TSG-5FRAN_WG4-5FRadio_TSGR4-5F91_Docs_R4-2D1905962.zip&amp;d=DwMFAg&amp;c=LFYZ-o9_HUMeMTSQicvjIg&amp;r=PEY-4QI_6GlhkZAoRY3IiQ&amp;m=cC1zsjhkZxYtfIaJev2tvsWt3GQcnJy23BmtDhziuj0&amp;s=B-X6ubPgmay3mYGWhfYg2TCcpb_WJM6WkDXEkNg2Qlo&amp;e=" TargetMode="External"/><Relationship Id="rId26" Type="http://schemas.openxmlformats.org/officeDocument/2006/relationships/hyperlink" Target="https://urldefense.proofpoint.com/v2/url?u=http-3A__www.3gpp.org_ftp_TSG-5FRAN_WG4-5FRadio_TSGR4-5F91_Docs_R4-2D1905964.zip&amp;d=DwMFAg&amp;c=LFYZ-o9_HUMeMTSQicvjIg&amp;r=PEY-4QI_6GlhkZAoRY3IiQ&amp;m=cC1zsjhkZxYtfIaJev2tvsWt3GQcnJy23BmtDhziuj0&amp;s=yRZDQC6g3g1PpY_ZTzir50n4txJfWcnczLKKB_KAmTA&amp;e=" TargetMode="External"/><Relationship Id="rId39" Type="http://schemas.openxmlformats.org/officeDocument/2006/relationships/theme" Target="theme/theme1.xml"/><Relationship Id="rId21" Type="http://schemas.openxmlformats.org/officeDocument/2006/relationships/hyperlink" Target="https://urldefense.proofpoint.com/v2/url?u=http-3A__www.3gpp.org_ftp_TSG-5FRAN_WG4-5FRadio_TSGR4-5F90Bis_Docs_R4-2D1904007.zip&amp;d=DwMFAg&amp;c=LFYZ-o9_HUMeMTSQicvjIg&amp;r=PEY-4QI_6GlhkZAoRY3IiQ&amp;m=cC1zsjhkZxYtfIaJev2tvsWt3GQcnJy23BmtDhziuj0&amp;s=n_oxibVuDpEOKZ0TnJ3DU2GeP3rIZhXax5ne4H5O9HU&amp;e=" TargetMode="External"/><Relationship Id="rId34" Type="http://schemas.openxmlformats.org/officeDocument/2006/relationships/hyperlink" Target="https://urldefense.proofpoint.com/v2/url?u=http-3A__www.3gpp.org_ftp_TSG-5FRAN_WG4-5FRadio_TSGR4-5F91_Docs_R4-2D1907837.zip&amp;d=DwMFAg&amp;c=LFYZ-o9_HUMeMTSQicvjIg&amp;r=PEY-4QI_6GlhkZAoRY3IiQ&amp;m=cC1zsjhkZxYtfIaJev2tvsWt3GQcnJy23BmtDhziuj0&amp;s=M4Y6FDnpLY6ijyX8eYTTZKW9VZbMH-ROnfhmH3cvKr0&amp;e=" TargetMode="External"/><Relationship Id="rId7" Type="http://schemas.openxmlformats.org/officeDocument/2006/relationships/hyperlink" Target="https://urldefense.proofpoint.com/v2/url?u=http-3A__www.3gpp.org_ftp_TSG-5FRAN_WG4-5FRadio_TSGR4-5F91_Docs_R4-2D1907783.zip&amp;d=DwMFAg&amp;c=LFYZ-o9_HUMeMTSQicvjIg&amp;r=PEY-4QI_6GlhkZAoRY3IiQ&amp;m=cC1zsjhkZxYtfIaJev2tvsWt3GQcnJy23BmtDhziuj0&amp;s=DgU5JLOu0OU5qurUTslgmee-4qaThyiodeDKYqEkqKI&amp;e=" TargetMode="External"/><Relationship Id="rId12" Type="http://schemas.openxmlformats.org/officeDocument/2006/relationships/hyperlink" Target="https://urldefense.proofpoint.com/v2/url?u=http-3A__www.3gpp.org_ftp_TSG-5FRAN_WG4-5FRadio_TSGR4-5F91_Docs_R4-2D1905968.zip&amp;d=DwMFAg&amp;c=LFYZ-o9_HUMeMTSQicvjIg&amp;r=PEY-4QI_6GlhkZAoRY3IiQ&amp;m=cC1zsjhkZxYtfIaJev2tvsWt3GQcnJy23BmtDhziuj0&amp;s=13DC55Twf5TnohTg2w-3CqVOdWBIsXPXR12qBmFrLkM&amp;e=" TargetMode="External"/><Relationship Id="rId17" Type="http://schemas.openxmlformats.org/officeDocument/2006/relationships/hyperlink" Target="https://urldefense.proofpoint.com/v2/url?u=http-3A__www.3gpp.org_ftp_TSG-5FRAN_WG4-5FRadio_TSGR4-5F91_Docs_R4-2D1907838.zip&amp;d=DwMFAg&amp;c=LFYZ-o9_HUMeMTSQicvjIg&amp;r=PEY-4QI_6GlhkZAoRY3IiQ&amp;m=cC1zsjhkZxYtfIaJev2tvsWt3GQcnJy23BmtDhziuj0&amp;s=QQyQD6jmHXskdXqcy_eDZ_7EReV8eU0reSYCXvc2MSo&amp;e=" TargetMode="External"/><Relationship Id="rId25" Type="http://schemas.openxmlformats.org/officeDocument/2006/relationships/hyperlink" Target="https://urldefense.proofpoint.com/v2/url?u=http-3A__www.3gpp.org_ftp_TSG-5FRAN_WG4-5FRadio_TSGR4-5F91_Docs_R4-2D1907783.zip&amp;d=DwMFAg&amp;c=LFYZ-o9_HUMeMTSQicvjIg&amp;r=PEY-4QI_6GlhkZAoRY3IiQ&amp;m=cC1zsjhkZxYtfIaJev2tvsWt3GQcnJy23BmtDhziuj0&amp;s=DgU5JLOu0OU5qurUTslgmee-4qaThyiodeDKYqEkqKI&amp;e=" TargetMode="External"/><Relationship Id="rId33" Type="http://schemas.openxmlformats.org/officeDocument/2006/relationships/hyperlink" Target="https://urldefense.proofpoint.com/v2/url?u=http-3A__www.3gpp.org_ftp_TSG-5FRAN_WG4-5FRadio_TSGR4-5F91_Docs_R4-2D1907836.zip&amp;d=DwMFAg&amp;c=LFYZ-o9_HUMeMTSQicvjIg&amp;r=PEY-4QI_6GlhkZAoRY3IiQ&amp;m=cC1zsjhkZxYtfIaJev2tvsWt3GQcnJy23BmtDhziuj0&amp;s=c_5fdUbJqiv8PCr8_AzZniv1VzEKjQPgCzBPoX1sNsM&amp;e="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urldefense.proofpoint.com/v2/url?u=http-3A__www.3gpp.org_ftp_TSG-5FRAN_WG4-5FRadio_TSGR4-5F91_Docs_R4-2D1907837.zip&amp;d=DwMFAg&amp;c=LFYZ-o9_HUMeMTSQicvjIg&amp;r=PEY-4QI_6GlhkZAoRY3IiQ&amp;m=cC1zsjhkZxYtfIaJev2tvsWt3GQcnJy23BmtDhziuj0&amp;s=M4Y6FDnpLY6ijyX8eYTTZKW9VZbMH-ROnfhmH3cvKr0&amp;e=" TargetMode="External"/><Relationship Id="rId20" Type="http://schemas.openxmlformats.org/officeDocument/2006/relationships/hyperlink" Target="https://urldefense.proofpoint.com/v2/url?u=http-3A__www.3gpp.org_ftp_TSG-5FRAN_WG4-5FRadio_TSGR4-5F90Bis_Docs_R4-2D1904006.zip&amp;d=DwMFAg&amp;c=LFYZ-o9_HUMeMTSQicvjIg&amp;r=PEY-4QI_6GlhkZAoRY3IiQ&amp;m=cC1zsjhkZxYtfIaJev2tvsWt3GQcnJy23BmtDhziuj0&amp;s=Lnb8D1b07e3lGEFylCd5u608WN9K2CW7BRdyypgVOv0&amp;e=" TargetMode="External"/><Relationship Id="rId29" Type="http://schemas.openxmlformats.org/officeDocument/2006/relationships/hyperlink" Target="https://urldefense.proofpoint.com/v2/url?u=http-3A__www.3gpp.org_ftp_TSG-5FRAN_WG4-5FRadio_TSGR4-5F91_Docs_R4-2D1905967.zip&amp;d=DwMFAg&amp;c=LFYZ-o9_HUMeMTSQicvjIg&amp;r=PEY-4QI_6GlhkZAoRY3IiQ&amp;m=cC1zsjhkZxYtfIaJev2tvsWt3GQcnJy23BmtDhziuj0&amp;s=EjfqNN-4CfV4jmOdZ277bZHBJc4EiGp1sSbkXacnc44&amp;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ldefense.proofpoint.com/v2/url?u=http-3A__www.3gpp.org_ftp_TSG-5FRAN_WG4-5FRadio_TSGR4-5F91_Docs_R4-2D1905967.zip&amp;d=DwMFAg&amp;c=LFYZ-o9_HUMeMTSQicvjIg&amp;r=PEY-4QI_6GlhkZAoRY3IiQ&amp;m=cC1zsjhkZxYtfIaJev2tvsWt3GQcnJy23BmtDhziuj0&amp;s=EjfqNN-4CfV4jmOdZ277bZHBJc4EiGp1sSbkXacnc44&amp;e=" TargetMode="External"/><Relationship Id="rId24" Type="http://schemas.openxmlformats.org/officeDocument/2006/relationships/hyperlink" Target="https://urldefense.proofpoint.com/v2/url?u=http-3A__www.3gpp.org_ftp_TSG-5FRAN_WG4-5FRadio_TSGR4-5F91_Docs_R4-2D1907162.zip&amp;d=DwMFAg&amp;c=LFYZ-o9_HUMeMTSQicvjIg&amp;r=PEY-4QI_6GlhkZAoRY3IiQ&amp;m=cC1zsjhkZxYtfIaJev2tvsWt3GQcnJy23BmtDhziuj0&amp;s=7cBjzTS0iFwyu4Mb64hOIZIgm-6Xdor9Y7Lq6QmVlxQ&amp;e=" TargetMode="External"/><Relationship Id="rId32" Type="http://schemas.openxmlformats.org/officeDocument/2006/relationships/hyperlink" Target="https://urldefense.proofpoint.com/v2/url?u=http-3A__www.3gpp.org_ftp_TSG-5FRAN_WG4-5FRadio_TSGR4-5F91_Docs_R4-2D1905970.zip&amp;d=DwMFAg&amp;c=LFYZ-o9_HUMeMTSQicvjIg&amp;r=PEY-4QI_6GlhkZAoRY3IiQ&amp;m=cC1zsjhkZxYtfIaJev2tvsWt3GQcnJy23BmtDhziuj0&amp;s=IFikil5TOps_Bxh2nfpiDxVmeO08Cthf0HQKvAZ4wQc&amp;e=" TargetMode="External"/><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urldefense.proofpoint.com/v2/url?u=http-3A__www.3gpp.org_ftp_TSG-5FRAN_WG4-5FRadio_TSGR4-5F91_Docs_R4-2D1907836.zip&amp;d=DwMFAg&amp;c=LFYZ-o9_HUMeMTSQicvjIg&amp;r=PEY-4QI_6GlhkZAoRY3IiQ&amp;m=cC1zsjhkZxYtfIaJev2tvsWt3GQcnJy23BmtDhziuj0&amp;s=c_5fdUbJqiv8PCr8_AzZniv1VzEKjQPgCzBPoX1sNsM&amp;e=" TargetMode="External"/><Relationship Id="rId23" Type="http://schemas.openxmlformats.org/officeDocument/2006/relationships/hyperlink" Target="https://urldefense.proofpoint.com/v2/url?u=http-3A__www.3gpp.org_ftp_TSG-5FRAN_WG4-5FRadio_TSGR4-5F90Bis_Docs_R4-2D1904009.zip&amp;d=DwMFAg&amp;c=LFYZ-o9_HUMeMTSQicvjIg&amp;r=PEY-4QI_6GlhkZAoRY3IiQ&amp;m=cC1zsjhkZxYtfIaJev2tvsWt3GQcnJy23BmtDhziuj0&amp;s=Fc6M59Hs87sh9g8xyosD1N5ieIDL1fn72J86oJXUHnw&amp;e=" TargetMode="External"/><Relationship Id="rId28" Type="http://schemas.openxmlformats.org/officeDocument/2006/relationships/hyperlink" Target="https://urldefense.proofpoint.com/v2/url?u=http-3A__www.3gpp.org_ftp_TSG-5FRAN_WG4-5FRadio_TSGR4-5F91_Docs_R4-2D1905966.zip&amp;d=DwMFAg&amp;c=LFYZ-o9_HUMeMTSQicvjIg&amp;r=PEY-4QI_6GlhkZAoRY3IiQ&amp;m=cC1zsjhkZxYtfIaJev2tvsWt3GQcnJy23BmtDhziuj0&amp;s=1Q-kqiDCwQGU2LIvlnbEhCN0Gglo60GI0d_qih7S41E&amp;e=" TargetMode="External"/><Relationship Id="rId36" Type="http://schemas.openxmlformats.org/officeDocument/2006/relationships/hyperlink" Target="https://urldefense.proofpoint.com/v2/url?u=http-3A__www.3gpp.org_ftp_TSG-5FRAN_WG4-5FRadio_TSGR4-5F91_Docs_R4-2D1905962.zip&amp;d=DwMFAg&amp;c=LFYZ-o9_HUMeMTSQicvjIg&amp;r=PEY-4QI_6GlhkZAoRY3IiQ&amp;m=cC1zsjhkZxYtfIaJev2tvsWt3GQcnJy23BmtDhziuj0&amp;s=B-X6ubPgmay3mYGWhfYg2TCcpb_WJM6WkDXEkNg2Qlo&amp;e=" TargetMode="External"/><Relationship Id="rId10" Type="http://schemas.openxmlformats.org/officeDocument/2006/relationships/hyperlink" Target="https://urldefense.proofpoint.com/v2/url?u=http-3A__www.3gpp.org_ftp_TSG-5FRAN_WG4-5FRadio_TSGR4-5F91_Docs_R4-2D1905966.zip&amp;d=DwMFAg&amp;c=LFYZ-o9_HUMeMTSQicvjIg&amp;r=PEY-4QI_6GlhkZAoRY3IiQ&amp;m=cC1zsjhkZxYtfIaJev2tvsWt3GQcnJy23BmtDhziuj0&amp;s=1Q-kqiDCwQGU2LIvlnbEhCN0Gglo60GI0d_qih7S41E&amp;e=" TargetMode="External"/><Relationship Id="rId19" Type="http://schemas.openxmlformats.org/officeDocument/2006/relationships/hyperlink" Target="https://urldefense.proofpoint.com/v2/url?u=http-3A__www.3gpp.org_ftp_TSG-5FRAN_WG4-5FRadio_TSGR4-5F90Bis_Docs_R4-2D1904005.zip&amp;d=DwMFAg&amp;c=LFYZ-o9_HUMeMTSQicvjIg&amp;r=PEY-4QI_6GlhkZAoRY3IiQ&amp;m=cC1zsjhkZxYtfIaJev2tvsWt3GQcnJy23BmtDhziuj0&amp;s=rm_NPK4xfok3sluyVsvTPPpI-_RKwyj56iSIcP2p8UU&amp;e=" TargetMode="External"/><Relationship Id="rId31" Type="http://schemas.openxmlformats.org/officeDocument/2006/relationships/hyperlink" Target="https://urldefense.proofpoint.com/v2/url?u=http-3A__www.3gpp.org_ftp_TSG-5FRAN_WG4-5FRadio_TSGR4-5F91_Docs_R4-2D1905969.zip&amp;d=DwMFAg&amp;c=LFYZ-o9_HUMeMTSQicvjIg&amp;r=PEY-4QI_6GlhkZAoRY3IiQ&amp;m=cC1zsjhkZxYtfIaJev2tvsWt3GQcnJy23BmtDhziuj0&amp;s=9IUE2pkKpuKGsJl1jgO06K2H5PHCQCxh9GBaN6dTFHg&amp;e=" TargetMode="External"/><Relationship Id="rId4" Type="http://schemas.openxmlformats.org/officeDocument/2006/relationships/webSettings" Target="webSettings.xml"/><Relationship Id="rId9" Type="http://schemas.openxmlformats.org/officeDocument/2006/relationships/hyperlink" Target="https://urldefense.proofpoint.com/v2/url?u=http-3A__www.3gpp.org_ftp_TSG-5FRAN_WG4-5FRadio_TSGR4-5F91_Docs_R4-2D1905965.zip&amp;d=DwMFAg&amp;c=LFYZ-o9_HUMeMTSQicvjIg&amp;r=PEY-4QI_6GlhkZAoRY3IiQ&amp;m=cC1zsjhkZxYtfIaJev2tvsWt3GQcnJy23BmtDhziuj0&amp;s=UijydI0Fp_3nHCpVjTMiMcdCODEA5P_qLpP1cyL0V-w&amp;e=" TargetMode="External"/><Relationship Id="rId14" Type="http://schemas.openxmlformats.org/officeDocument/2006/relationships/hyperlink" Target="https://urldefense.proofpoint.com/v2/url?u=http-3A__www.3gpp.org_ftp_TSG-5FRAN_WG4-5FRadio_TSGR4-5F91_Docs_R4-2D1905970.zip&amp;d=DwMFAg&amp;c=LFYZ-o9_HUMeMTSQicvjIg&amp;r=PEY-4QI_6GlhkZAoRY3IiQ&amp;m=cC1zsjhkZxYtfIaJev2tvsWt3GQcnJy23BmtDhziuj0&amp;s=IFikil5TOps_Bxh2nfpiDxVmeO08Cthf0HQKvAZ4wQc&amp;e=" TargetMode="External"/><Relationship Id="rId22" Type="http://schemas.openxmlformats.org/officeDocument/2006/relationships/hyperlink" Target="https://urldefense.proofpoint.com/v2/url?u=http-3A__www.3gpp.org_ftp_TSG-5FRAN_WG4-5FRadio_TSGR4-5F90Bis_Docs_R4-2D1904008.zip&amp;d=DwMFAg&amp;c=LFYZ-o9_HUMeMTSQicvjIg&amp;r=PEY-4QI_6GlhkZAoRY3IiQ&amp;m=cC1zsjhkZxYtfIaJev2tvsWt3GQcnJy23BmtDhziuj0&amp;s=-m67bEtezRqjqk75EyfeLwBMQLEmQYdTteUCHYzcpds&amp;e=" TargetMode="External"/><Relationship Id="rId27" Type="http://schemas.openxmlformats.org/officeDocument/2006/relationships/hyperlink" Target="https://urldefense.proofpoint.com/v2/url?u=http-3A__www.3gpp.org_ftp_TSG-5FRAN_WG4-5FRadio_TSGR4-5F91_Docs_R4-2D1905965.zip&amp;d=DwMFAg&amp;c=LFYZ-o9_HUMeMTSQicvjIg&amp;r=PEY-4QI_6GlhkZAoRY3IiQ&amp;m=cC1zsjhkZxYtfIaJev2tvsWt3GQcnJy23BmtDhziuj0&amp;s=UijydI0Fp_3nHCpVjTMiMcdCODEA5P_qLpP1cyL0V-w&amp;e=" TargetMode="External"/><Relationship Id="rId30" Type="http://schemas.openxmlformats.org/officeDocument/2006/relationships/hyperlink" Target="https://urldefense.proofpoint.com/v2/url?u=http-3A__www.3gpp.org_ftp_TSG-5FRAN_WG4-5FRadio_TSGR4-5F91_Docs_R4-2D1905968.zip&amp;d=DwMFAg&amp;c=LFYZ-o9_HUMeMTSQicvjIg&amp;r=PEY-4QI_6GlhkZAoRY3IiQ&amp;m=cC1zsjhkZxYtfIaJev2tvsWt3GQcnJy23BmtDhziuj0&amp;s=13DC55Twf5TnohTg2w-3CqVOdWBIsXPXR12qBmFrLkM&amp;e=" TargetMode="External"/><Relationship Id="rId35" Type="http://schemas.openxmlformats.org/officeDocument/2006/relationships/hyperlink" Target="https://urldefense.proofpoint.com/v2/url?u=http-3A__www.3gpp.org_ftp_TSG-5FRAN_WG4-5FRadio_TSGR4-5F91_Docs_R4-2D1907838.zip&amp;d=DwMFAg&amp;c=LFYZ-o9_HUMeMTSQicvjIg&amp;r=PEY-4QI_6GlhkZAoRY3IiQ&amp;m=cC1zsjhkZxYtfIaJev2tvsWt3GQcnJy23BmtDhziuj0&amp;s=QQyQD6jmHXskdXqcy_eDZ_7EReV8eU0reSYCXvc2MSo&amp;e=" TargetMode="External"/><Relationship Id="rId8" Type="http://schemas.openxmlformats.org/officeDocument/2006/relationships/hyperlink" Target="https://urldefense.proofpoint.com/v2/url?u=http-3A__www.3gpp.org_ftp_TSG-5FRAN_WG4-5FRadio_TSGR4-5F91_Docs_R4-2D1905964.zip&amp;d=DwMFAg&amp;c=LFYZ-o9_HUMeMTSQicvjIg&amp;r=PEY-4QI_6GlhkZAoRY3IiQ&amp;m=cC1zsjhkZxYtfIaJev2tvsWt3GQcnJy23BmtDhziuj0&amp;s=yRZDQC6g3g1PpY_ZTzir50n4txJfWcnczLKKB_KAmTA&amp;e="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7</TotalTime>
  <Pages>5</Pages>
  <Words>2691</Words>
  <Characters>15345</Characters>
  <Application>Microsoft Office Word</Application>
  <DocSecurity>0</DocSecurity>
  <Lines>127</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18001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GRANT, MARC B</cp:lastModifiedBy>
  <cp:revision>5</cp:revision>
  <dcterms:created xsi:type="dcterms:W3CDTF">2019-05-23T15:11:00Z</dcterms:created>
  <dcterms:modified xsi:type="dcterms:W3CDTF">2019-05-27T15:44:00Z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